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4A7D" w14:textId="1253473E" w:rsidR="000A04CA" w:rsidRPr="000A04CA" w:rsidRDefault="007E6F4A" w:rsidP="007D6132">
      <w:pPr>
        <w:pStyle w:val="MappingTitle"/>
      </w:pPr>
      <w:r>
        <w:t xml:space="preserve">Mapping Word </w:t>
      </w:r>
      <w:r w:rsidR="00AD4315">
        <w:t xml:space="preserve">Expert </w:t>
      </w:r>
      <w:r>
        <w:t>(Office 365 and Office 20</w:t>
      </w:r>
      <w:r w:rsidR="00C22A8C">
        <w:t>21</w:t>
      </w:r>
      <w:r>
        <w:t>): Exam MO-10</w:t>
      </w:r>
      <w:r w:rsidR="009F1EBA">
        <w:t>1</w:t>
      </w:r>
      <w:r>
        <w:t xml:space="preserve"> Objectives to Course Content</w:t>
      </w:r>
    </w:p>
    <w:p w14:paraId="689D92AC" w14:textId="7DF0264F" w:rsidR="00C13622" w:rsidRDefault="007E6F4A" w:rsidP="00FA21A6">
      <w:pPr>
        <w:pStyle w:val="Intro"/>
      </w:pPr>
      <w:r w:rsidRPr="0014597B">
        <w:t xml:space="preserve">Selected Logical Operations courseware addresses Microsoft Office Specialist Program certification skills for Microsoft® </w:t>
      </w:r>
      <w:r>
        <w:t>Word</w:t>
      </w:r>
      <w:r w:rsidRPr="0014597B">
        <w:t xml:space="preserve"> (Office 365 and Office 20</w:t>
      </w:r>
      <w:r w:rsidR="00C22A8C">
        <w:t>21</w:t>
      </w:r>
      <w:r w:rsidRPr="0014597B">
        <w:t>). The following table</w:t>
      </w:r>
      <w:r>
        <w:t>s</w:t>
      </w:r>
      <w:r w:rsidRPr="0014597B">
        <w:t xml:space="preserve"> indicate where </w:t>
      </w:r>
      <w:r>
        <w:t>Word</w:t>
      </w:r>
      <w:r w:rsidRPr="0014597B">
        <w:t xml:space="preserve"> skills that are tested on Exam MO-</w:t>
      </w:r>
      <w:r>
        <w:t>1</w:t>
      </w:r>
      <w:r w:rsidRPr="0014597B">
        <w:t>0</w:t>
      </w:r>
      <w:r w:rsidR="009F1EBA">
        <w:t>1</w:t>
      </w:r>
      <w:r w:rsidRPr="0014597B">
        <w:t xml:space="preserve"> are covered in the Logical Operations courseware.</w:t>
      </w: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691DB0D6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0010B4AB" w14:textId="77777777" w:rsidR="007E6F4A" w:rsidRPr="00B32BC9" w:rsidRDefault="007E6F4A" w:rsidP="007E6F4A">
            <w:pPr>
              <w:pStyle w:val="Domain"/>
            </w:pPr>
            <w:r>
              <w:t>1.0</w:t>
            </w:r>
          </w:p>
        </w:tc>
        <w:tc>
          <w:tcPr>
            <w:tcW w:w="8227" w:type="dxa"/>
            <w:shd w:val="clear" w:color="auto" w:fill="009DDC"/>
          </w:tcPr>
          <w:p w14:paraId="1BEFB1FB" w14:textId="77777777" w:rsidR="007E6F4A" w:rsidRPr="00B32BC9" w:rsidRDefault="007E6F4A" w:rsidP="007E6F4A">
            <w:pPr>
              <w:pStyle w:val="Domain"/>
            </w:pPr>
            <w:r>
              <w:t>Manage Document</w:t>
            </w:r>
            <w:r w:rsidR="00E00D93">
              <w:t xml:space="preserve"> Options and Settings</w:t>
            </w:r>
          </w:p>
        </w:tc>
        <w:tc>
          <w:tcPr>
            <w:tcW w:w="1885" w:type="dxa"/>
            <w:shd w:val="clear" w:color="auto" w:fill="009DDC"/>
          </w:tcPr>
          <w:p w14:paraId="558BA3F4" w14:textId="77777777" w:rsidR="007E6F4A" w:rsidRPr="00B32BC9" w:rsidRDefault="007E6F4A" w:rsidP="007E6F4A">
            <w:pPr>
              <w:pStyle w:val="CoveredIn"/>
            </w:pPr>
            <w:r w:rsidRPr="00B32BC9">
              <w:t>Covered In</w:t>
            </w:r>
          </w:p>
        </w:tc>
      </w:tr>
      <w:tr w:rsidR="007E6F4A" w14:paraId="212A17D6" w14:textId="77777777" w:rsidTr="0018009E">
        <w:tc>
          <w:tcPr>
            <w:tcW w:w="678" w:type="dxa"/>
          </w:tcPr>
          <w:p w14:paraId="331602D8" w14:textId="77777777" w:rsidR="007E6F4A" w:rsidRPr="00B32BC9" w:rsidRDefault="00382108" w:rsidP="007E6F4A">
            <w:pPr>
              <w:pStyle w:val="Objective"/>
            </w:pPr>
            <w:r>
              <w:t>1.1</w:t>
            </w:r>
          </w:p>
        </w:tc>
        <w:tc>
          <w:tcPr>
            <w:tcW w:w="8227" w:type="dxa"/>
          </w:tcPr>
          <w:p w14:paraId="6E77F108" w14:textId="77777777" w:rsidR="007E6F4A" w:rsidRPr="00B32BC9" w:rsidRDefault="00382108" w:rsidP="007E6F4A">
            <w:pPr>
              <w:pStyle w:val="Objective"/>
            </w:pPr>
            <w:r>
              <w:t>Manage documents and templates</w:t>
            </w:r>
          </w:p>
        </w:tc>
        <w:tc>
          <w:tcPr>
            <w:tcW w:w="1885" w:type="dxa"/>
          </w:tcPr>
          <w:p w14:paraId="0A66B493" w14:textId="77777777" w:rsidR="007E6F4A" w:rsidRDefault="007E6F4A" w:rsidP="007E6F4A">
            <w:pPr>
              <w:pStyle w:val="Reference"/>
            </w:pPr>
          </w:p>
        </w:tc>
      </w:tr>
      <w:tr w:rsidR="007E6F4A" w14:paraId="1BB4F6B5" w14:textId="77777777" w:rsidTr="0018009E">
        <w:tc>
          <w:tcPr>
            <w:tcW w:w="678" w:type="dxa"/>
          </w:tcPr>
          <w:p w14:paraId="66E13B91" w14:textId="77777777" w:rsidR="007E6F4A" w:rsidRDefault="00382108" w:rsidP="007E6F4A">
            <w:r>
              <w:t>1.1.1</w:t>
            </w:r>
          </w:p>
        </w:tc>
        <w:tc>
          <w:tcPr>
            <w:tcW w:w="8227" w:type="dxa"/>
          </w:tcPr>
          <w:p w14:paraId="69B706CF" w14:textId="77777777" w:rsidR="007E6F4A" w:rsidRDefault="00382108" w:rsidP="007E6F4A">
            <w:pPr>
              <w:pStyle w:val="Bullet1"/>
            </w:pPr>
            <w:r>
              <w:t>Modify existing document templates</w:t>
            </w:r>
          </w:p>
        </w:tc>
        <w:tc>
          <w:tcPr>
            <w:tcW w:w="1885" w:type="dxa"/>
          </w:tcPr>
          <w:p w14:paraId="2D8D2AF0" w14:textId="77777777" w:rsidR="007E6F4A" w:rsidRDefault="00DD5D24" w:rsidP="007E6F4A">
            <w:pPr>
              <w:pStyle w:val="Reference"/>
            </w:pPr>
            <w:r>
              <w:t>Part 2: 4B</w:t>
            </w:r>
          </w:p>
        </w:tc>
      </w:tr>
      <w:tr w:rsidR="007E6F4A" w14:paraId="5CB2A6EE" w14:textId="77777777" w:rsidTr="0018009E">
        <w:tc>
          <w:tcPr>
            <w:tcW w:w="678" w:type="dxa"/>
          </w:tcPr>
          <w:p w14:paraId="0869361B" w14:textId="77777777" w:rsidR="007E6F4A" w:rsidRDefault="00382108" w:rsidP="007E6F4A">
            <w:r>
              <w:t>1.1.2</w:t>
            </w:r>
          </w:p>
        </w:tc>
        <w:tc>
          <w:tcPr>
            <w:tcW w:w="8227" w:type="dxa"/>
          </w:tcPr>
          <w:p w14:paraId="474D4DB3" w14:textId="77777777" w:rsidR="007E6F4A" w:rsidRDefault="00382108" w:rsidP="007E6F4A">
            <w:pPr>
              <w:pStyle w:val="Bullet1"/>
            </w:pPr>
            <w:r>
              <w:t>Manage document versions</w:t>
            </w:r>
          </w:p>
        </w:tc>
        <w:tc>
          <w:tcPr>
            <w:tcW w:w="1885" w:type="dxa"/>
          </w:tcPr>
          <w:p w14:paraId="7BAAA616" w14:textId="77777777" w:rsidR="007E6F4A" w:rsidRDefault="00DD5D24" w:rsidP="007E6F4A">
            <w:pPr>
              <w:pStyle w:val="Reference"/>
            </w:pPr>
            <w:r>
              <w:t>Part 3: 3A</w:t>
            </w:r>
          </w:p>
        </w:tc>
      </w:tr>
      <w:tr w:rsidR="007E6F4A" w14:paraId="2389A474" w14:textId="77777777" w:rsidTr="0018009E">
        <w:tc>
          <w:tcPr>
            <w:tcW w:w="678" w:type="dxa"/>
          </w:tcPr>
          <w:p w14:paraId="4CBAEBED" w14:textId="77777777" w:rsidR="007E6F4A" w:rsidRDefault="00382108" w:rsidP="007E6F4A">
            <w:r>
              <w:t>1.1.3</w:t>
            </w:r>
          </w:p>
        </w:tc>
        <w:tc>
          <w:tcPr>
            <w:tcW w:w="8227" w:type="dxa"/>
          </w:tcPr>
          <w:p w14:paraId="39F9B96A" w14:textId="77777777" w:rsidR="007E6F4A" w:rsidRDefault="00382108" w:rsidP="007E6F4A">
            <w:pPr>
              <w:pStyle w:val="Bullet1"/>
            </w:pPr>
            <w:r>
              <w:t>Compare and combine multiple documents</w:t>
            </w:r>
          </w:p>
        </w:tc>
        <w:tc>
          <w:tcPr>
            <w:tcW w:w="1885" w:type="dxa"/>
          </w:tcPr>
          <w:p w14:paraId="3C4AFAF0" w14:textId="77777777" w:rsidR="007E6F4A" w:rsidRDefault="008378DE" w:rsidP="007E6F4A">
            <w:pPr>
              <w:pStyle w:val="Reference"/>
            </w:pPr>
            <w:r>
              <w:t>Part 3: 3C, 3D</w:t>
            </w:r>
          </w:p>
        </w:tc>
      </w:tr>
      <w:tr w:rsidR="007E6F4A" w14:paraId="0E9A346D" w14:textId="77777777" w:rsidTr="0018009E">
        <w:tc>
          <w:tcPr>
            <w:tcW w:w="678" w:type="dxa"/>
          </w:tcPr>
          <w:p w14:paraId="7276B2C1" w14:textId="77777777" w:rsidR="007E6F4A" w:rsidRDefault="00382108" w:rsidP="007E6F4A">
            <w:r>
              <w:t>1.1.4</w:t>
            </w:r>
          </w:p>
        </w:tc>
        <w:tc>
          <w:tcPr>
            <w:tcW w:w="8227" w:type="dxa"/>
          </w:tcPr>
          <w:p w14:paraId="4EB4944B" w14:textId="77777777" w:rsidR="007E6F4A" w:rsidRDefault="00382108" w:rsidP="007E6F4A">
            <w:pPr>
              <w:pStyle w:val="Bullet1"/>
            </w:pPr>
            <w:r>
              <w:t>Link to external document content</w:t>
            </w:r>
          </w:p>
        </w:tc>
        <w:tc>
          <w:tcPr>
            <w:tcW w:w="1885" w:type="dxa"/>
          </w:tcPr>
          <w:p w14:paraId="00A9D698" w14:textId="77777777" w:rsidR="007E6F4A" w:rsidRDefault="00AA041C" w:rsidP="007E6F4A">
            <w:pPr>
              <w:pStyle w:val="Reference"/>
            </w:pPr>
            <w:r>
              <w:t>Part 2: 1E, 5D</w:t>
            </w:r>
          </w:p>
        </w:tc>
      </w:tr>
      <w:tr w:rsidR="007E6F4A" w14:paraId="5DB35044" w14:textId="77777777" w:rsidTr="0018009E">
        <w:tc>
          <w:tcPr>
            <w:tcW w:w="678" w:type="dxa"/>
          </w:tcPr>
          <w:p w14:paraId="4CD9FDB5" w14:textId="77777777" w:rsidR="007E6F4A" w:rsidRDefault="00382108" w:rsidP="00382108">
            <w:r>
              <w:t>1.1.5</w:t>
            </w:r>
          </w:p>
        </w:tc>
        <w:tc>
          <w:tcPr>
            <w:tcW w:w="8227" w:type="dxa"/>
          </w:tcPr>
          <w:p w14:paraId="61E6F25D" w14:textId="77777777" w:rsidR="007E6F4A" w:rsidRDefault="00382108" w:rsidP="00382108">
            <w:pPr>
              <w:pStyle w:val="Bullet1"/>
            </w:pPr>
            <w:r>
              <w:t>Enable macros in a document</w:t>
            </w:r>
          </w:p>
        </w:tc>
        <w:tc>
          <w:tcPr>
            <w:tcW w:w="1885" w:type="dxa"/>
          </w:tcPr>
          <w:p w14:paraId="73ECC7A1" w14:textId="77777777" w:rsidR="007E6F4A" w:rsidRDefault="00003B7C" w:rsidP="007E6F4A">
            <w:pPr>
              <w:pStyle w:val="Reference"/>
            </w:pPr>
            <w:r>
              <w:t>Part 3: 7A</w:t>
            </w:r>
          </w:p>
        </w:tc>
      </w:tr>
      <w:tr w:rsidR="007E6F4A" w14:paraId="401BD85A" w14:textId="77777777" w:rsidTr="0018009E">
        <w:tc>
          <w:tcPr>
            <w:tcW w:w="678" w:type="dxa"/>
          </w:tcPr>
          <w:p w14:paraId="431B2662" w14:textId="77777777" w:rsidR="007E6F4A" w:rsidRDefault="00382108" w:rsidP="007E6F4A">
            <w:r>
              <w:t>1.1.6</w:t>
            </w:r>
          </w:p>
        </w:tc>
        <w:tc>
          <w:tcPr>
            <w:tcW w:w="8227" w:type="dxa"/>
          </w:tcPr>
          <w:p w14:paraId="039C43BD" w14:textId="77777777" w:rsidR="007E6F4A" w:rsidRDefault="00382108" w:rsidP="007E6F4A">
            <w:pPr>
              <w:pStyle w:val="Bullet1"/>
            </w:pPr>
            <w:r>
              <w:t>Customize the Quick Access Toolbar</w:t>
            </w:r>
          </w:p>
        </w:tc>
        <w:tc>
          <w:tcPr>
            <w:tcW w:w="1885" w:type="dxa"/>
          </w:tcPr>
          <w:p w14:paraId="1CDF5DBD" w14:textId="77777777" w:rsidR="007E6F4A" w:rsidRDefault="00003B7C" w:rsidP="007E6F4A">
            <w:pPr>
              <w:pStyle w:val="Reference"/>
            </w:pPr>
            <w:r>
              <w:t>Part 1: 1F</w:t>
            </w:r>
          </w:p>
        </w:tc>
      </w:tr>
      <w:tr w:rsidR="007E6F4A" w14:paraId="1486F9A9" w14:textId="77777777" w:rsidTr="0018009E">
        <w:tc>
          <w:tcPr>
            <w:tcW w:w="678" w:type="dxa"/>
          </w:tcPr>
          <w:p w14:paraId="0747D37C" w14:textId="77777777" w:rsidR="007E6F4A" w:rsidRDefault="00382108" w:rsidP="007E6F4A">
            <w:r>
              <w:t>1.1.7</w:t>
            </w:r>
          </w:p>
        </w:tc>
        <w:tc>
          <w:tcPr>
            <w:tcW w:w="8227" w:type="dxa"/>
          </w:tcPr>
          <w:p w14:paraId="6988E6E7" w14:textId="77777777" w:rsidR="007E6F4A" w:rsidRDefault="00382108" w:rsidP="007E6F4A">
            <w:pPr>
              <w:pStyle w:val="Bullet1"/>
            </w:pPr>
            <w:r>
              <w:t>Display hidden ribbon tabs</w:t>
            </w:r>
          </w:p>
        </w:tc>
        <w:tc>
          <w:tcPr>
            <w:tcW w:w="1885" w:type="dxa"/>
          </w:tcPr>
          <w:p w14:paraId="440F2839" w14:textId="77777777" w:rsidR="007E6F4A" w:rsidRDefault="00003B7C" w:rsidP="007E6F4A">
            <w:pPr>
              <w:pStyle w:val="Reference"/>
            </w:pPr>
            <w:r>
              <w:t>Part 1: 1F</w:t>
            </w:r>
          </w:p>
        </w:tc>
      </w:tr>
      <w:tr w:rsidR="007E6F4A" w14:paraId="2B1AFA92" w14:textId="77777777" w:rsidTr="0018009E">
        <w:tc>
          <w:tcPr>
            <w:tcW w:w="678" w:type="dxa"/>
          </w:tcPr>
          <w:p w14:paraId="192491E7" w14:textId="77777777" w:rsidR="007E6F4A" w:rsidRDefault="00382108" w:rsidP="007E6F4A">
            <w:r>
              <w:t>1.1.8</w:t>
            </w:r>
          </w:p>
        </w:tc>
        <w:tc>
          <w:tcPr>
            <w:tcW w:w="8227" w:type="dxa"/>
          </w:tcPr>
          <w:p w14:paraId="2AFE05AA" w14:textId="77777777" w:rsidR="007E6F4A" w:rsidRDefault="00382108" w:rsidP="007E6F4A">
            <w:pPr>
              <w:pStyle w:val="Bullet1"/>
            </w:pPr>
            <w:r>
              <w:t>Change the Normal template default font</w:t>
            </w:r>
          </w:p>
        </w:tc>
        <w:tc>
          <w:tcPr>
            <w:tcW w:w="1885" w:type="dxa"/>
          </w:tcPr>
          <w:p w14:paraId="6E2C0DD1" w14:textId="77777777" w:rsidR="007E6F4A" w:rsidRDefault="00BC3135" w:rsidP="007E6F4A">
            <w:pPr>
              <w:pStyle w:val="Reference"/>
            </w:pPr>
            <w:r>
              <w:t>Part 2: 2A</w:t>
            </w:r>
          </w:p>
        </w:tc>
      </w:tr>
      <w:tr w:rsidR="007E6F4A" w14:paraId="0D415F80" w14:textId="77777777" w:rsidTr="0018009E">
        <w:tc>
          <w:tcPr>
            <w:tcW w:w="678" w:type="dxa"/>
          </w:tcPr>
          <w:p w14:paraId="450B7F64" w14:textId="77777777" w:rsidR="007E6F4A" w:rsidRDefault="00382108" w:rsidP="007E6F4A">
            <w:pPr>
              <w:pStyle w:val="Objective"/>
            </w:pPr>
            <w:r>
              <w:t>1.2</w:t>
            </w:r>
          </w:p>
        </w:tc>
        <w:tc>
          <w:tcPr>
            <w:tcW w:w="8227" w:type="dxa"/>
          </w:tcPr>
          <w:p w14:paraId="6522FCB0" w14:textId="77777777" w:rsidR="007E6F4A" w:rsidRDefault="00382108" w:rsidP="007E6F4A">
            <w:pPr>
              <w:pStyle w:val="Objective"/>
            </w:pPr>
            <w:r>
              <w:t>Prepare documents for collaboration</w:t>
            </w:r>
          </w:p>
        </w:tc>
        <w:tc>
          <w:tcPr>
            <w:tcW w:w="1885" w:type="dxa"/>
          </w:tcPr>
          <w:p w14:paraId="0A44D238" w14:textId="77777777" w:rsidR="007E6F4A" w:rsidRDefault="007E6F4A" w:rsidP="007E6F4A">
            <w:pPr>
              <w:pStyle w:val="Reference"/>
            </w:pPr>
          </w:p>
        </w:tc>
      </w:tr>
      <w:tr w:rsidR="007E6F4A" w14:paraId="46D694B4" w14:textId="77777777" w:rsidTr="0018009E">
        <w:tc>
          <w:tcPr>
            <w:tcW w:w="678" w:type="dxa"/>
          </w:tcPr>
          <w:p w14:paraId="1FF96AF9" w14:textId="77777777" w:rsidR="007E6F4A" w:rsidRDefault="00382108" w:rsidP="007E6F4A">
            <w:r>
              <w:t>1.2.1</w:t>
            </w:r>
          </w:p>
        </w:tc>
        <w:tc>
          <w:tcPr>
            <w:tcW w:w="8227" w:type="dxa"/>
          </w:tcPr>
          <w:p w14:paraId="3E899226" w14:textId="77777777" w:rsidR="007E6F4A" w:rsidRDefault="00382108" w:rsidP="007E6F4A">
            <w:pPr>
              <w:pStyle w:val="Bullet1"/>
            </w:pPr>
            <w:r>
              <w:t>Restrict editing</w:t>
            </w:r>
          </w:p>
        </w:tc>
        <w:tc>
          <w:tcPr>
            <w:tcW w:w="1885" w:type="dxa"/>
          </w:tcPr>
          <w:p w14:paraId="3EB87E6B" w14:textId="77777777" w:rsidR="007E6F4A" w:rsidRDefault="003657C4" w:rsidP="007E6F4A">
            <w:pPr>
              <w:pStyle w:val="Reference"/>
            </w:pPr>
            <w:r>
              <w:t>Part 3: 5A</w:t>
            </w:r>
          </w:p>
        </w:tc>
      </w:tr>
      <w:tr w:rsidR="007E6F4A" w14:paraId="6B74A5C2" w14:textId="77777777" w:rsidTr="0018009E">
        <w:tc>
          <w:tcPr>
            <w:tcW w:w="678" w:type="dxa"/>
          </w:tcPr>
          <w:p w14:paraId="3113A252" w14:textId="77777777" w:rsidR="007E6F4A" w:rsidRDefault="00382108" w:rsidP="007E6F4A">
            <w:r>
              <w:t>1.2.2</w:t>
            </w:r>
          </w:p>
        </w:tc>
        <w:tc>
          <w:tcPr>
            <w:tcW w:w="8227" w:type="dxa"/>
          </w:tcPr>
          <w:p w14:paraId="5946F0F7" w14:textId="77777777" w:rsidR="007E6F4A" w:rsidRDefault="00382108" w:rsidP="007E6F4A">
            <w:pPr>
              <w:pStyle w:val="Bullet1"/>
            </w:pPr>
            <w:r>
              <w:t>Protect documents by using passwords</w:t>
            </w:r>
          </w:p>
        </w:tc>
        <w:tc>
          <w:tcPr>
            <w:tcW w:w="1885" w:type="dxa"/>
          </w:tcPr>
          <w:p w14:paraId="11971105" w14:textId="77777777" w:rsidR="007E6F4A" w:rsidRDefault="003657C4" w:rsidP="007E6F4A">
            <w:pPr>
              <w:pStyle w:val="Reference"/>
            </w:pPr>
            <w:r>
              <w:t>Part 3: 5B</w:t>
            </w:r>
          </w:p>
        </w:tc>
      </w:tr>
      <w:tr w:rsidR="007E6F4A" w14:paraId="50100CA0" w14:textId="77777777" w:rsidTr="0018009E">
        <w:tc>
          <w:tcPr>
            <w:tcW w:w="678" w:type="dxa"/>
          </w:tcPr>
          <w:p w14:paraId="75080579" w14:textId="77777777" w:rsidR="007E6F4A" w:rsidRDefault="00382108" w:rsidP="007E6F4A">
            <w:pPr>
              <w:pStyle w:val="Objective"/>
            </w:pPr>
            <w:r>
              <w:t>1.3</w:t>
            </w:r>
          </w:p>
        </w:tc>
        <w:tc>
          <w:tcPr>
            <w:tcW w:w="8227" w:type="dxa"/>
          </w:tcPr>
          <w:p w14:paraId="4FC6F8DA" w14:textId="77777777" w:rsidR="007E6F4A" w:rsidRDefault="00382108" w:rsidP="007E6F4A">
            <w:pPr>
              <w:pStyle w:val="Objective"/>
            </w:pPr>
            <w:r>
              <w:t>Use and configure language options</w:t>
            </w:r>
          </w:p>
        </w:tc>
        <w:tc>
          <w:tcPr>
            <w:tcW w:w="1885" w:type="dxa"/>
          </w:tcPr>
          <w:p w14:paraId="1F45B3D1" w14:textId="77777777" w:rsidR="007E6F4A" w:rsidRDefault="007E6F4A" w:rsidP="007E6F4A">
            <w:pPr>
              <w:pStyle w:val="Reference"/>
            </w:pPr>
          </w:p>
        </w:tc>
      </w:tr>
      <w:tr w:rsidR="007E6F4A" w14:paraId="6EAE65E4" w14:textId="77777777" w:rsidTr="0018009E">
        <w:tc>
          <w:tcPr>
            <w:tcW w:w="678" w:type="dxa"/>
          </w:tcPr>
          <w:p w14:paraId="12C13CB4" w14:textId="77777777" w:rsidR="007E6F4A" w:rsidRDefault="00382108" w:rsidP="007E6F4A">
            <w:r>
              <w:t>1.3.1</w:t>
            </w:r>
          </w:p>
        </w:tc>
        <w:tc>
          <w:tcPr>
            <w:tcW w:w="8227" w:type="dxa"/>
          </w:tcPr>
          <w:p w14:paraId="1A42926B" w14:textId="77777777" w:rsidR="007E6F4A" w:rsidRDefault="00382108" w:rsidP="007E6F4A">
            <w:pPr>
              <w:pStyle w:val="Bullet1"/>
            </w:pPr>
            <w:r>
              <w:t>Configure editing and display languages</w:t>
            </w:r>
          </w:p>
        </w:tc>
        <w:tc>
          <w:tcPr>
            <w:tcW w:w="1885" w:type="dxa"/>
          </w:tcPr>
          <w:p w14:paraId="06F7E239" w14:textId="77777777" w:rsidR="007E6F4A" w:rsidRDefault="00682AE5" w:rsidP="007E6F4A">
            <w:pPr>
              <w:pStyle w:val="Reference"/>
            </w:pPr>
            <w:r>
              <w:t>Part 1: 8B</w:t>
            </w:r>
          </w:p>
        </w:tc>
      </w:tr>
      <w:tr w:rsidR="007E6F4A" w14:paraId="52C5947C" w14:textId="77777777" w:rsidTr="0018009E">
        <w:tc>
          <w:tcPr>
            <w:tcW w:w="678" w:type="dxa"/>
          </w:tcPr>
          <w:p w14:paraId="3387DD15" w14:textId="77777777" w:rsidR="007E6F4A" w:rsidRDefault="00382108" w:rsidP="007E6F4A">
            <w:r>
              <w:t>1.3.2</w:t>
            </w:r>
          </w:p>
        </w:tc>
        <w:tc>
          <w:tcPr>
            <w:tcW w:w="8227" w:type="dxa"/>
          </w:tcPr>
          <w:p w14:paraId="7E392ED7" w14:textId="77777777" w:rsidR="007E6F4A" w:rsidRDefault="00382108" w:rsidP="007E6F4A">
            <w:pPr>
              <w:pStyle w:val="Bullet1"/>
            </w:pPr>
            <w:r>
              <w:t>Use language-specific features</w:t>
            </w:r>
          </w:p>
        </w:tc>
        <w:tc>
          <w:tcPr>
            <w:tcW w:w="1885" w:type="dxa"/>
          </w:tcPr>
          <w:p w14:paraId="72C6E17E" w14:textId="77777777" w:rsidR="007E6F4A" w:rsidRDefault="00DC3FF5" w:rsidP="007E6F4A">
            <w:pPr>
              <w:pStyle w:val="Reference"/>
            </w:pPr>
            <w:r>
              <w:t>Part 1: 8B</w:t>
            </w:r>
          </w:p>
        </w:tc>
      </w:tr>
    </w:tbl>
    <w:p w14:paraId="00DE40AD" w14:textId="77777777" w:rsidR="0026237E" w:rsidRDefault="0026237E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26237E" w14:paraId="1767C722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6963E857" w14:textId="77777777" w:rsidR="0026237E" w:rsidRPr="00B32BC9" w:rsidRDefault="007E6F4A" w:rsidP="003A6279">
            <w:pPr>
              <w:pStyle w:val="Domain"/>
            </w:pPr>
            <w:r>
              <w:t>2</w:t>
            </w:r>
            <w:r w:rsidR="0026237E">
              <w:t>.0</w:t>
            </w:r>
          </w:p>
        </w:tc>
        <w:tc>
          <w:tcPr>
            <w:tcW w:w="8227" w:type="dxa"/>
            <w:shd w:val="clear" w:color="auto" w:fill="009DDC"/>
          </w:tcPr>
          <w:p w14:paraId="38D533FD" w14:textId="77777777" w:rsidR="0026237E" w:rsidRPr="00B32BC9" w:rsidRDefault="00382108" w:rsidP="0069044A">
            <w:pPr>
              <w:pStyle w:val="Domain"/>
            </w:pPr>
            <w:r>
              <w:t>Use Advanced Editing and Formatting Features</w:t>
            </w:r>
          </w:p>
        </w:tc>
        <w:tc>
          <w:tcPr>
            <w:tcW w:w="1885" w:type="dxa"/>
            <w:shd w:val="clear" w:color="auto" w:fill="009DDC"/>
          </w:tcPr>
          <w:p w14:paraId="663842CE" w14:textId="77777777" w:rsidR="0026237E" w:rsidRPr="00B32BC9" w:rsidRDefault="0026237E" w:rsidP="00EC6EA9">
            <w:pPr>
              <w:pStyle w:val="CoveredIn"/>
            </w:pPr>
            <w:r w:rsidRPr="00B32BC9">
              <w:t>Covered In</w:t>
            </w:r>
          </w:p>
        </w:tc>
      </w:tr>
      <w:tr w:rsidR="0026237E" w14:paraId="6A868BAC" w14:textId="77777777" w:rsidTr="0018009E">
        <w:tc>
          <w:tcPr>
            <w:tcW w:w="678" w:type="dxa"/>
          </w:tcPr>
          <w:p w14:paraId="034F2538" w14:textId="77777777" w:rsidR="0026237E" w:rsidRPr="00B32BC9" w:rsidRDefault="00382108" w:rsidP="003A6279">
            <w:pPr>
              <w:pStyle w:val="Objective"/>
            </w:pPr>
            <w:r>
              <w:t>2</w:t>
            </w:r>
            <w:r w:rsidR="0026237E">
              <w:t>.1</w:t>
            </w:r>
          </w:p>
        </w:tc>
        <w:tc>
          <w:tcPr>
            <w:tcW w:w="8227" w:type="dxa"/>
          </w:tcPr>
          <w:p w14:paraId="0E537BDC" w14:textId="77777777" w:rsidR="0026237E" w:rsidRPr="00B32BC9" w:rsidRDefault="00382108" w:rsidP="00EC6EA9">
            <w:pPr>
              <w:pStyle w:val="Objective"/>
            </w:pPr>
            <w:r>
              <w:t>Find, replace, and paste document content</w:t>
            </w:r>
          </w:p>
        </w:tc>
        <w:tc>
          <w:tcPr>
            <w:tcW w:w="1885" w:type="dxa"/>
          </w:tcPr>
          <w:p w14:paraId="33C36856" w14:textId="77777777" w:rsidR="0026237E" w:rsidRDefault="0026237E" w:rsidP="00AE222F">
            <w:pPr>
              <w:pStyle w:val="Reference"/>
            </w:pPr>
          </w:p>
        </w:tc>
      </w:tr>
      <w:tr w:rsidR="0026237E" w14:paraId="241C7051" w14:textId="77777777" w:rsidTr="0018009E">
        <w:tc>
          <w:tcPr>
            <w:tcW w:w="678" w:type="dxa"/>
          </w:tcPr>
          <w:p w14:paraId="46A93CEC" w14:textId="77777777" w:rsidR="0026237E" w:rsidRDefault="00382108" w:rsidP="003A6279">
            <w:r>
              <w:t>2.1.1</w:t>
            </w:r>
          </w:p>
        </w:tc>
        <w:tc>
          <w:tcPr>
            <w:tcW w:w="8227" w:type="dxa"/>
          </w:tcPr>
          <w:p w14:paraId="6592F1BD" w14:textId="77777777" w:rsidR="0026237E" w:rsidRDefault="00382108" w:rsidP="00EC6EA9">
            <w:pPr>
              <w:pStyle w:val="Bullet1"/>
            </w:pPr>
            <w:r>
              <w:t>Find and replace text by using wildcards and special characters</w:t>
            </w:r>
          </w:p>
        </w:tc>
        <w:tc>
          <w:tcPr>
            <w:tcW w:w="1885" w:type="dxa"/>
          </w:tcPr>
          <w:p w14:paraId="5150CEDA" w14:textId="77777777" w:rsidR="0026237E" w:rsidRDefault="00CE1B3B" w:rsidP="00AE222F">
            <w:pPr>
              <w:pStyle w:val="Reference"/>
            </w:pPr>
            <w:r>
              <w:t>Part 1: 3A</w:t>
            </w:r>
          </w:p>
        </w:tc>
      </w:tr>
      <w:tr w:rsidR="0026237E" w14:paraId="1C2D0CB7" w14:textId="77777777" w:rsidTr="0018009E">
        <w:tc>
          <w:tcPr>
            <w:tcW w:w="678" w:type="dxa"/>
          </w:tcPr>
          <w:p w14:paraId="720D9536" w14:textId="77777777" w:rsidR="0026237E" w:rsidRDefault="00382108" w:rsidP="003A6279">
            <w:r>
              <w:t>2.1.2</w:t>
            </w:r>
          </w:p>
        </w:tc>
        <w:tc>
          <w:tcPr>
            <w:tcW w:w="8227" w:type="dxa"/>
          </w:tcPr>
          <w:p w14:paraId="0E2224E4" w14:textId="77777777" w:rsidR="0026237E" w:rsidRDefault="00382108" w:rsidP="00382108">
            <w:pPr>
              <w:pStyle w:val="Bullet1"/>
            </w:pPr>
            <w:r>
              <w:t>Find and replace formatting and styles</w:t>
            </w:r>
          </w:p>
        </w:tc>
        <w:tc>
          <w:tcPr>
            <w:tcW w:w="1885" w:type="dxa"/>
          </w:tcPr>
          <w:p w14:paraId="4EEE0470" w14:textId="77777777" w:rsidR="0026237E" w:rsidRDefault="00CE1B3B" w:rsidP="00AE222F">
            <w:pPr>
              <w:pStyle w:val="Reference"/>
            </w:pPr>
            <w:r>
              <w:t>Part 1: 3A</w:t>
            </w:r>
          </w:p>
        </w:tc>
      </w:tr>
      <w:tr w:rsidR="0026237E" w14:paraId="1D45CE94" w14:textId="77777777" w:rsidTr="0018009E">
        <w:tc>
          <w:tcPr>
            <w:tcW w:w="678" w:type="dxa"/>
          </w:tcPr>
          <w:p w14:paraId="074D7BA9" w14:textId="77777777" w:rsidR="0026237E" w:rsidRDefault="00382108" w:rsidP="003A6279">
            <w:r>
              <w:t>2.1.3</w:t>
            </w:r>
          </w:p>
        </w:tc>
        <w:tc>
          <w:tcPr>
            <w:tcW w:w="8227" w:type="dxa"/>
          </w:tcPr>
          <w:p w14:paraId="428DB831" w14:textId="77777777" w:rsidR="0026237E" w:rsidRDefault="00382108" w:rsidP="00382108">
            <w:pPr>
              <w:pStyle w:val="Bullet1"/>
            </w:pPr>
            <w:r>
              <w:t>Apply Paste Options</w:t>
            </w:r>
          </w:p>
        </w:tc>
        <w:tc>
          <w:tcPr>
            <w:tcW w:w="1885" w:type="dxa"/>
          </w:tcPr>
          <w:p w14:paraId="51E019AC" w14:textId="77777777" w:rsidR="0026237E" w:rsidRDefault="0005596B" w:rsidP="00AE222F">
            <w:pPr>
              <w:pStyle w:val="Reference"/>
            </w:pPr>
            <w:r>
              <w:t>Part 1: 1D</w:t>
            </w:r>
          </w:p>
        </w:tc>
      </w:tr>
      <w:tr w:rsidR="0026237E" w14:paraId="67CD3FCF" w14:textId="77777777" w:rsidTr="0018009E">
        <w:tc>
          <w:tcPr>
            <w:tcW w:w="678" w:type="dxa"/>
          </w:tcPr>
          <w:p w14:paraId="1A12B73E" w14:textId="77777777" w:rsidR="0026237E" w:rsidRDefault="00382108" w:rsidP="0018009E">
            <w:pPr>
              <w:pStyle w:val="Objective"/>
            </w:pPr>
            <w:r>
              <w:t>2</w:t>
            </w:r>
            <w:r w:rsidR="0026237E">
              <w:t>.2</w:t>
            </w:r>
          </w:p>
        </w:tc>
        <w:tc>
          <w:tcPr>
            <w:tcW w:w="8227" w:type="dxa"/>
          </w:tcPr>
          <w:p w14:paraId="5B0C9732" w14:textId="77777777" w:rsidR="0026237E" w:rsidRDefault="00D5488A" w:rsidP="0018009E">
            <w:pPr>
              <w:pStyle w:val="Objective"/>
            </w:pPr>
            <w:r>
              <w:t>Configure paragraph layout options</w:t>
            </w:r>
          </w:p>
        </w:tc>
        <w:tc>
          <w:tcPr>
            <w:tcW w:w="1885" w:type="dxa"/>
          </w:tcPr>
          <w:p w14:paraId="0D11328F" w14:textId="77777777" w:rsidR="0026237E" w:rsidRDefault="0026237E" w:rsidP="00D526CA">
            <w:pPr>
              <w:pStyle w:val="Reference"/>
            </w:pPr>
          </w:p>
        </w:tc>
      </w:tr>
      <w:tr w:rsidR="0026237E" w14:paraId="5105577E" w14:textId="77777777" w:rsidTr="0018009E">
        <w:tc>
          <w:tcPr>
            <w:tcW w:w="678" w:type="dxa"/>
          </w:tcPr>
          <w:p w14:paraId="4815DA51" w14:textId="77777777" w:rsidR="0026237E" w:rsidRDefault="00382108" w:rsidP="003A6279">
            <w:r>
              <w:t>2.2.1</w:t>
            </w:r>
          </w:p>
        </w:tc>
        <w:tc>
          <w:tcPr>
            <w:tcW w:w="8227" w:type="dxa"/>
          </w:tcPr>
          <w:p w14:paraId="09652168" w14:textId="77777777" w:rsidR="0026237E" w:rsidRDefault="00382108" w:rsidP="00D526CA">
            <w:pPr>
              <w:pStyle w:val="Bullet1"/>
            </w:pPr>
            <w:r>
              <w:t>Configure hyphenation and line numbers</w:t>
            </w:r>
          </w:p>
        </w:tc>
        <w:tc>
          <w:tcPr>
            <w:tcW w:w="1885" w:type="dxa"/>
          </w:tcPr>
          <w:p w14:paraId="07BF4D4E" w14:textId="77777777" w:rsidR="0026237E" w:rsidRDefault="00BE63AA" w:rsidP="00D526CA">
            <w:pPr>
              <w:pStyle w:val="Reference"/>
            </w:pPr>
            <w:r>
              <w:t>Part 1: 2B</w:t>
            </w:r>
          </w:p>
        </w:tc>
      </w:tr>
      <w:tr w:rsidR="0026237E" w14:paraId="19710950" w14:textId="77777777" w:rsidTr="0018009E">
        <w:tc>
          <w:tcPr>
            <w:tcW w:w="678" w:type="dxa"/>
          </w:tcPr>
          <w:p w14:paraId="54FA526A" w14:textId="77777777" w:rsidR="0026237E" w:rsidRDefault="00382108" w:rsidP="003A6279">
            <w:r>
              <w:t>2.2.2</w:t>
            </w:r>
          </w:p>
        </w:tc>
        <w:tc>
          <w:tcPr>
            <w:tcW w:w="8227" w:type="dxa"/>
          </w:tcPr>
          <w:p w14:paraId="22389DF4" w14:textId="77777777" w:rsidR="0026237E" w:rsidRDefault="00382108" w:rsidP="00382108">
            <w:pPr>
              <w:pStyle w:val="Bullet1"/>
            </w:pPr>
            <w:r>
              <w:t>Set paragraph pagination options</w:t>
            </w:r>
          </w:p>
        </w:tc>
        <w:tc>
          <w:tcPr>
            <w:tcW w:w="1885" w:type="dxa"/>
          </w:tcPr>
          <w:p w14:paraId="71104D43" w14:textId="77777777" w:rsidR="0026237E" w:rsidRDefault="00BE63AA" w:rsidP="00D526CA">
            <w:pPr>
              <w:pStyle w:val="Reference"/>
            </w:pPr>
            <w:r>
              <w:t>Part 2: 5A</w:t>
            </w:r>
          </w:p>
        </w:tc>
      </w:tr>
      <w:tr w:rsidR="00382108" w14:paraId="1B45E798" w14:textId="77777777" w:rsidTr="0018009E">
        <w:tc>
          <w:tcPr>
            <w:tcW w:w="678" w:type="dxa"/>
          </w:tcPr>
          <w:p w14:paraId="207F1336" w14:textId="77777777" w:rsidR="00382108" w:rsidRDefault="00382108" w:rsidP="00382108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4610CD97" w14:textId="77777777" w:rsidR="00382108" w:rsidRDefault="00382108" w:rsidP="00382108">
            <w:pPr>
              <w:pStyle w:val="Objective"/>
            </w:pPr>
            <w:r>
              <w:t>Create and manage styles</w:t>
            </w:r>
          </w:p>
        </w:tc>
        <w:tc>
          <w:tcPr>
            <w:tcW w:w="1885" w:type="dxa"/>
          </w:tcPr>
          <w:p w14:paraId="0DAC04EE" w14:textId="77777777" w:rsidR="00382108" w:rsidRDefault="00382108" w:rsidP="00D526CA">
            <w:pPr>
              <w:pStyle w:val="Reference"/>
            </w:pPr>
          </w:p>
        </w:tc>
      </w:tr>
      <w:tr w:rsidR="00382108" w14:paraId="3FBD1827" w14:textId="77777777" w:rsidTr="0018009E">
        <w:tc>
          <w:tcPr>
            <w:tcW w:w="678" w:type="dxa"/>
          </w:tcPr>
          <w:p w14:paraId="63D2707B" w14:textId="77777777" w:rsidR="00382108" w:rsidRDefault="00382108" w:rsidP="00382108">
            <w:r>
              <w:t>2.3.1</w:t>
            </w:r>
          </w:p>
        </w:tc>
        <w:tc>
          <w:tcPr>
            <w:tcW w:w="8227" w:type="dxa"/>
          </w:tcPr>
          <w:p w14:paraId="1B321CB7" w14:textId="77777777" w:rsidR="00382108" w:rsidRDefault="00382108" w:rsidP="00382108">
            <w:pPr>
              <w:pStyle w:val="Bullet1"/>
            </w:pPr>
            <w:r>
              <w:t>Create paragraph and character styles</w:t>
            </w:r>
          </w:p>
        </w:tc>
        <w:tc>
          <w:tcPr>
            <w:tcW w:w="1885" w:type="dxa"/>
          </w:tcPr>
          <w:p w14:paraId="6C845FE2" w14:textId="77777777" w:rsidR="00382108" w:rsidRDefault="00933FAD" w:rsidP="00D526CA">
            <w:pPr>
              <w:pStyle w:val="Reference"/>
            </w:pPr>
            <w:r>
              <w:t>Part 1: 3C</w:t>
            </w:r>
          </w:p>
          <w:p w14:paraId="2D5F6547" w14:textId="77777777" w:rsidR="00933FAD" w:rsidRDefault="00933FAD" w:rsidP="00D526CA">
            <w:pPr>
              <w:pStyle w:val="Reference"/>
            </w:pPr>
            <w:r>
              <w:t>Part 2: 2A</w:t>
            </w:r>
          </w:p>
        </w:tc>
      </w:tr>
      <w:tr w:rsidR="00382108" w14:paraId="584E2C41" w14:textId="77777777" w:rsidTr="0018009E">
        <w:tc>
          <w:tcPr>
            <w:tcW w:w="678" w:type="dxa"/>
          </w:tcPr>
          <w:p w14:paraId="54547552" w14:textId="77777777" w:rsidR="00382108" w:rsidRDefault="00382108" w:rsidP="00382108">
            <w:r>
              <w:t>2.3.2</w:t>
            </w:r>
          </w:p>
        </w:tc>
        <w:tc>
          <w:tcPr>
            <w:tcW w:w="8227" w:type="dxa"/>
          </w:tcPr>
          <w:p w14:paraId="4725ACDF" w14:textId="77777777" w:rsidR="00382108" w:rsidRDefault="00382108" w:rsidP="00382108">
            <w:pPr>
              <w:pStyle w:val="Bullet1"/>
            </w:pPr>
            <w:r>
              <w:t>Modify existing styles</w:t>
            </w:r>
          </w:p>
        </w:tc>
        <w:tc>
          <w:tcPr>
            <w:tcW w:w="1885" w:type="dxa"/>
          </w:tcPr>
          <w:p w14:paraId="0B65B7F0" w14:textId="77777777" w:rsidR="00382108" w:rsidRDefault="00933FAD" w:rsidP="00D526CA">
            <w:pPr>
              <w:pStyle w:val="Reference"/>
            </w:pPr>
            <w:r>
              <w:t>Part 2: 2A</w:t>
            </w:r>
          </w:p>
        </w:tc>
      </w:tr>
      <w:tr w:rsidR="00382108" w14:paraId="6AD27CF5" w14:textId="77777777" w:rsidTr="0018009E">
        <w:tc>
          <w:tcPr>
            <w:tcW w:w="678" w:type="dxa"/>
          </w:tcPr>
          <w:p w14:paraId="4A04B10C" w14:textId="77777777" w:rsidR="00382108" w:rsidRDefault="00382108" w:rsidP="00382108">
            <w:r>
              <w:t>2.3.3</w:t>
            </w:r>
          </w:p>
        </w:tc>
        <w:tc>
          <w:tcPr>
            <w:tcW w:w="8227" w:type="dxa"/>
          </w:tcPr>
          <w:p w14:paraId="310907BB" w14:textId="77777777" w:rsidR="00382108" w:rsidRDefault="00382108" w:rsidP="00382108">
            <w:pPr>
              <w:pStyle w:val="Bullet1"/>
            </w:pPr>
            <w:r>
              <w:t>Copy styles to other documents or templates</w:t>
            </w:r>
          </w:p>
        </w:tc>
        <w:tc>
          <w:tcPr>
            <w:tcW w:w="1885" w:type="dxa"/>
          </w:tcPr>
          <w:p w14:paraId="427A59C4" w14:textId="77777777" w:rsidR="00382108" w:rsidRPr="00736260" w:rsidRDefault="00736260" w:rsidP="00736260">
            <w:pPr>
              <w:pStyle w:val="Reference"/>
            </w:pPr>
            <w:r>
              <w:t>Part 2: 4C</w:t>
            </w:r>
          </w:p>
        </w:tc>
      </w:tr>
    </w:tbl>
    <w:p w14:paraId="2810AB28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449892ED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2282E397" w14:textId="77777777" w:rsidR="007E6F4A" w:rsidRPr="00B32BC9" w:rsidRDefault="007E6F4A" w:rsidP="003A6279">
            <w:pPr>
              <w:pStyle w:val="Domain"/>
            </w:pPr>
            <w:r>
              <w:t>3.0</w:t>
            </w:r>
          </w:p>
        </w:tc>
        <w:tc>
          <w:tcPr>
            <w:tcW w:w="8227" w:type="dxa"/>
            <w:shd w:val="clear" w:color="auto" w:fill="009DDC"/>
          </w:tcPr>
          <w:p w14:paraId="1261EB54" w14:textId="77777777" w:rsidR="007E6F4A" w:rsidRPr="00B32BC9" w:rsidRDefault="00382108" w:rsidP="0069044A">
            <w:pPr>
              <w:pStyle w:val="Domain"/>
            </w:pPr>
            <w:r>
              <w:t>Create Custom Document Elements</w:t>
            </w:r>
          </w:p>
        </w:tc>
        <w:tc>
          <w:tcPr>
            <w:tcW w:w="1885" w:type="dxa"/>
            <w:shd w:val="clear" w:color="auto" w:fill="009DDC"/>
          </w:tcPr>
          <w:p w14:paraId="518DB654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175A7581" w14:textId="77777777" w:rsidTr="0018009E">
        <w:tc>
          <w:tcPr>
            <w:tcW w:w="678" w:type="dxa"/>
          </w:tcPr>
          <w:p w14:paraId="2C4962D8" w14:textId="77777777" w:rsidR="007E6F4A" w:rsidRPr="00B32BC9" w:rsidRDefault="00382108" w:rsidP="003A6279">
            <w:pPr>
              <w:pStyle w:val="Objective"/>
            </w:pPr>
            <w:r>
              <w:t>3</w:t>
            </w:r>
            <w:r w:rsidR="007E6F4A">
              <w:t>.1</w:t>
            </w:r>
          </w:p>
        </w:tc>
        <w:tc>
          <w:tcPr>
            <w:tcW w:w="8227" w:type="dxa"/>
          </w:tcPr>
          <w:p w14:paraId="1661BCA8" w14:textId="77777777" w:rsidR="007E6F4A" w:rsidRPr="00B32BC9" w:rsidRDefault="00382108" w:rsidP="00EC6EA9">
            <w:pPr>
              <w:pStyle w:val="Objective"/>
            </w:pPr>
            <w:r>
              <w:t>Create and modify building blocks</w:t>
            </w:r>
          </w:p>
        </w:tc>
        <w:tc>
          <w:tcPr>
            <w:tcW w:w="1885" w:type="dxa"/>
          </w:tcPr>
          <w:p w14:paraId="3E8F37BF" w14:textId="77777777" w:rsidR="007E6F4A" w:rsidRDefault="007E6F4A" w:rsidP="00AE222F">
            <w:pPr>
              <w:pStyle w:val="Reference"/>
            </w:pPr>
          </w:p>
        </w:tc>
      </w:tr>
      <w:tr w:rsidR="007E6F4A" w14:paraId="1ADED553" w14:textId="77777777" w:rsidTr="0018009E">
        <w:tc>
          <w:tcPr>
            <w:tcW w:w="678" w:type="dxa"/>
          </w:tcPr>
          <w:p w14:paraId="045A848C" w14:textId="77777777" w:rsidR="007E6F4A" w:rsidRDefault="00382108" w:rsidP="003A6279">
            <w:r>
              <w:t>3.1.1</w:t>
            </w:r>
          </w:p>
        </w:tc>
        <w:tc>
          <w:tcPr>
            <w:tcW w:w="8227" w:type="dxa"/>
          </w:tcPr>
          <w:p w14:paraId="1F9BA88E" w14:textId="77777777" w:rsidR="007E6F4A" w:rsidRDefault="00382108" w:rsidP="00EC6EA9">
            <w:pPr>
              <w:pStyle w:val="Bullet1"/>
            </w:pPr>
            <w:r>
              <w:t>Create Quick Parts</w:t>
            </w:r>
          </w:p>
        </w:tc>
        <w:tc>
          <w:tcPr>
            <w:tcW w:w="1885" w:type="dxa"/>
          </w:tcPr>
          <w:p w14:paraId="319E242E" w14:textId="77777777" w:rsidR="007E6F4A" w:rsidRDefault="00B14782" w:rsidP="00AE222F">
            <w:pPr>
              <w:pStyle w:val="Reference"/>
            </w:pPr>
            <w:r>
              <w:t>Part 2: 3A, 3C</w:t>
            </w:r>
          </w:p>
        </w:tc>
      </w:tr>
      <w:tr w:rsidR="007E6F4A" w14:paraId="7C59CF34" w14:textId="77777777" w:rsidTr="0018009E">
        <w:tc>
          <w:tcPr>
            <w:tcW w:w="678" w:type="dxa"/>
          </w:tcPr>
          <w:p w14:paraId="71AA981B" w14:textId="77777777" w:rsidR="007E6F4A" w:rsidRDefault="00382108" w:rsidP="003A6279">
            <w:r>
              <w:t>3.1.2</w:t>
            </w:r>
          </w:p>
        </w:tc>
        <w:tc>
          <w:tcPr>
            <w:tcW w:w="8227" w:type="dxa"/>
          </w:tcPr>
          <w:p w14:paraId="389A4489" w14:textId="77777777" w:rsidR="007E6F4A" w:rsidRDefault="00382108" w:rsidP="00382108">
            <w:pPr>
              <w:pStyle w:val="Bullet1"/>
            </w:pPr>
            <w:r>
              <w:t>Manage building blocks</w:t>
            </w:r>
          </w:p>
        </w:tc>
        <w:tc>
          <w:tcPr>
            <w:tcW w:w="1885" w:type="dxa"/>
          </w:tcPr>
          <w:p w14:paraId="11441802" w14:textId="77777777" w:rsidR="007E6F4A" w:rsidRDefault="00B14782" w:rsidP="00AE222F">
            <w:pPr>
              <w:pStyle w:val="Reference"/>
            </w:pPr>
            <w:r>
              <w:t>Part 2: 3A, 3B</w:t>
            </w:r>
          </w:p>
        </w:tc>
      </w:tr>
      <w:tr w:rsidR="007E6F4A" w14:paraId="20594D53" w14:textId="77777777" w:rsidTr="0018009E">
        <w:tc>
          <w:tcPr>
            <w:tcW w:w="678" w:type="dxa"/>
          </w:tcPr>
          <w:p w14:paraId="1C6EECDD" w14:textId="77777777" w:rsidR="007E6F4A" w:rsidRDefault="00382108" w:rsidP="0018009E">
            <w:pPr>
              <w:pStyle w:val="Objective"/>
            </w:pPr>
            <w:r>
              <w:t>3</w:t>
            </w:r>
            <w:r w:rsidR="007E6F4A">
              <w:t>.2</w:t>
            </w:r>
          </w:p>
        </w:tc>
        <w:tc>
          <w:tcPr>
            <w:tcW w:w="8227" w:type="dxa"/>
          </w:tcPr>
          <w:p w14:paraId="66818E35" w14:textId="77777777" w:rsidR="007E6F4A" w:rsidRDefault="00382108" w:rsidP="0018009E">
            <w:pPr>
              <w:pStyle w:val="Objective"/>
            </w:pPr>
            <w:r>
              <w:t>Create custom design elements</w:t>
            </w:r>
          </w:p>
        </w:tc>
        <w:tc>
          <w:tcPr>
            <w:tcW w:w="1885" w:type="dxa"/>
          </w:tcPr>
          <w:p w14:paraId="133982BD" w14:textId="77777777" w:rsidR="007E6F4A" w:rsidRDefault="007E6F4A" w:rsidP="00D526CA">
            <w:pPr>
              <w:pStyle w:val="Reference"/>
            </w:pPr>
          </w:p>
        </w:tc>
      </w:tr>
      <w:tr w:rsidR="007E6F4A" w14:paraId="5E73D137" w14:textId="77777777" w:rsidTr="0018009E">
        <w:tc>
          <w:tcPr>
            <w:tcW w:w="678" w:type="dxa"/>
          </w:tcPr>
          <w:p w14:paraId="1CF839A1" w14:textId="77777777" w:rsidR="007E6F4A" w:rsidRDefault="00382108" w:rsidP="003A6279">
            <w:r>
              <w:t>3.2.1</w:t>
            </w:r>
          </w:p>
        </w:tc>
        <w:tc>
          <w:tcPr>
            <w:tcW w:w="8227" w:type="dxa"/>
          </w:tcPr>
          <w:p w14:paraId="79C78C1C" w14:textId="77777777" w:rsidR="007E6F4A" w:rsidRDefault="00382108" w:rsidP="00D526CA">
            <w:pPr>
              <w:pStyle w:val="Bullet1"/>
            </w:pPr>
            <w:r>
              <w:t>Create custom color sets</w:t>
            </w:r>
          </w:p>
        </w:tc>
        <w:tc>
          <w:tcPr>
            <w:tcW w:w="1885" w:type="dxa"/>
          </w:tcPr>
          <w:p w14:paraId="7756F7F8" w14:textId="77777777" w:rsidR="007E6F4A" w:rsidRDefault="00285952" w:rsidP="00D526CA">
            <w:pPr>
              <w:pStyle w:val="Reference"/>
            </w:pPr>
            <w:r>
              <w:t>Part 2: 2C</w:t>
            </w:r>
          </w:p>
        </w:tc>
      </w:tr>
      <w:tr w:rsidR="007E6F4A" w14:paraId="609EEF0E" w14:textId="77777777" w:rsidTr="0018009E">
        <w:tc>
          <w:tcPr>
            <w:tcW w:w="678" w:type="dxa"/>
          </w:tcPr>
          <w:p w14:paraId="1C2E0905" w14:textId="77777777" w:rsidR="007E6F4A" w:rsidRDefault="00382108" w:rsidP="003A6279">
            <w:r>
              <w:t>3.2.2</w:t>
            </w:r>
          </w:p>
        </w:tc>
        <w:tc>
          <w:tcPr>
            <w:tcW w:w="8227" w:type="dxa"/>
          </w:tcPr>
          <w:p w14:paraId="2D1CB6B8" w14:textId="77777777" w:rsidR="007E6F4A" w:rsidRDefault="00382108" w:rsidP="00382108">
            <w:pPr>
              <w:pStyle w:val="Bullet1"/>
            </w:pPr>
            <w:r>
              <w:t>Create custom font sets</w:t>
            </w:r>
          </w:p>
        </w:tc>
        <w:tc>
          <w:tcPr>
            <w:tcW w:w="1885" w:type="dxa"/>
          </w:tcPr>
          <w:p w14:paraId="419A89A2" w14:textId="77777777" w:rsidR="007E6F4A" w:rsidRDefault="00285952" w:rsidP="00D526CA">
            <w:pPr>
              <w:pStyle w:val="Reference"/>
            </w:pPr>
            <w:r>
              <w:t>Part 2: 2C</w:t>
            </w:r>
          </w:p>
        </w:tc>
      </w:tr>
      <w:tr w:rsidR="007E6F4A" w14:paraId="53A13453" w14:textId="77777777" w:rsidTr="0018009E">
        <w:tc>
          <w:tcPr>
            <w:tcW w:w="678" w:type="dxa"/>
          </w:tcPr>
          <w:p w14:paraId="4C45D8CE" w14:textId="77777777" w:rsidR="007E6F4A" w:rsidRDefault="00382108" w:rsidP="003A6279">
            <w:r>
              <w:lastRenderedPageBreak/>
              <w:t>3.2.3</w:t>
            </w:r>
          </w:p>
        </w:tc>
        <w:tc>
          <w:tcPr>
            <w:tcW w:w="8227" w:type="dxa"/>
          </w:tcPr>
          <w:p w14:paraId="2E9B462E" w14:textId="77777777" w:rsidR="007E6F4A" w:rsidRDefault="00382108" w:rsidP="00D526CA">
            <w:pPr>
              <w:pStyle w:val="Bullet1"/>
            </w:pPr>
            <w:r>
              <w:t>Create custom themes</w:t>
            </w:r>
          </w:p>
        </w:tc>
        <w:tc>
          <w:tcPr>
            <w:tcW w:w="1885" w:type="dxa"/>
          </w:tcPr>
          <w:p w14:paraId="15E02968" w14:textId="77777777" w:rsidR="007E6F4A" w:rsidRDefault="008C1744" w:rsidP="00D526CA">
            <w:pPr>
              <w:pStyle w:val="Reference"/>
            </w:pPr>
            <w:r>
              <w:t>Part 2: 2C</w:t>
            </w:r>
          </w:p>
        </w:tc>
      </w:tr>
      <w:tr w:rsidR="00382108" w14:paraId="72ABC577" w14:textId="77777777" w:rsidTr="0018009E">
        <w:tc>
          <w:tcPr>
            <w:tcW w:w="678" w:type="dxa"/>
          </w:tcPr>
          <w:p w14:paraId="6A61412C" w14:textId="77777777" w:rsidR="00382108" w:rsidRDefault="00382108" w:rsidP="003A6279">
            <w:r>
              <w:t>3.2.4</w:t>
            </w:r>
          </w:p>
        </w:tc>
        <w:tc>
          <w:tcPr>
            <w:tcW w:w="8227" w:type="dxa"/>
          </w:tcPr>
          <w:p w14:paraId="300E19D7" w14:textId="77777777" w:rsidR="00382108" w:rsidRDefault="00382108" w:rsidP="00D526CA">
            <w:pPr>
              <w:pStyle w:val="Bullet1"/>
            </w:pPr>
            <w:r>
              <w:t>Create custom style sets</w:t>
            </w:r>
          </w:p>
        </w:tc>
        <w:tc>
          <w:tcPr>
            <w:tcW w:w="1885" w:type="dxa"/>
          </w:tcPr>
          <w:p w14:paraId="28021351" w14:textId="77777777" w:rsidR="00382108" w:rsidRDefault="00DF2D67" w:rsidP="00D526CA">
            <w:pPr>
              <w:pStyle w:val="Reference"/>
            </w:pPr>
            <w:r>
              <w:t>Part 2: 2A</w:t>
            </w:r>
          </w:p>
        </w:tc>
      </w:tr>
      <w:tr w:rsidR="00382108" w14:paraId="3C0DAB73" w14:textId="77777777" w:rsidTr="0018009E">
        <w:tc>
          <w:tcPr>
            <w:tcW w:w="678" w:type="dxa"/>
          </w:tcPr>
          <w:p w14:paraId="42C36B87" w14:textId="77777777" w:rsidR="00382108" w:rsidRDefault="00382108" w:rsidP="00382108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5E00F946" w14:textId="77777777" w:rsidR="00382108" w:rsidRDefault="00382108" w:rsidP="00382108">
            <w:pPr>
              <w:pStyle w:val="Objective"/>
            </w:pPr>
            <w:r>
              <w:t>Create and manage ind</w:t>
            </w:r>
            <w:r w:rsidR="00DB25C1">
              <w:t>exes</w:t>
            </w:r>
          </w:p>
        </w:tc>
        <w:tc>
          <w:tcPr>
            <w:tcW w:w="1885" w:type="dxa"/>
          </w:tcPr>
          <w:p w14:paraId="6667ED76" w14:textId="77777777" w:rsidR="00382108" w:rsidRDefault="00382108" w:rsidP="00D526CA">
            <w:pPr>
              <w:pStyle w:val="Reference"/>
            </w:pPr>
          </w:p>
        </w:tc>
      </w:tr>
      <w:tr w:rsidR="00FF46BC" w14:paraId="0A556450" w14:textId="77777777" w:rsidTr="0018009E">
        <w:tc>
          <w:tcPr>
            <w:tcW w:w="678" w:type="dxa"/>
          </w:tcPr>
          <w:p w14:paraId="73771D9C" w14:textId="77777777" w:rsidR="00FF46BC" w:rsidRDefault="00FF46BC" w:rsidP="00FF46BC">
            <w:r>
              <w:t>3.3.1</w:t>
            </w:r>
          </w:p>
        </w:tc>
        <w:tc>
          <w:tcPr>
            <w:tcW w:w="8227" w:type="dxa"/>
          </w:tcPr>
          <w:p w14:paraId="3BB7EAC6" w14:textId="77777777" w:rsidR="00FF46BC" w:rsidRDefault="00FF46BC" w:rsidP="00FF46BC">
            <w:pPr>
              <w:pStyle w:val="Bullet1"/>
            </w:pPr>
            <w:r>
              <w:t>Mark index entries</w:t>
            </w:r>
          </w:p>
        </w:tc>
        <w:tc>
          <w:tcPr>
            <w:tcW w:w="1885" w:type="dxa"/>
          </w:tcPr>
          <w:p w14:paraId="19B68693" w14:textId="77777777" w:rsidR="00FF46BC" w:rsidRDefault="00DB25C1" w:rsidP="00D526CA">
            <w:pPr>
              <w:pStyle w:val="Reference"/>
            </w:pPr>
            <w:r>
              <w:t>Part 2: 6B, 6F</w:t>
            </w:r>
          </w:p>
        </w:tc>
      </w:tr>
      <w:tr w:rsidR="00FF46BC" w14:paraId="7D8E23E1" w14:textId="77777777" w:rsidTr="0018009E">
        <w:tc>
          <w:tcPr>
            <w:tcW w:w="678" w:type="dxa"/>
          </w:tcPr>
          <w:p w14:paraId="08F5F94D" w14:textId="77777777" w:rsidR="00FF46BC" w:rsidRDefault="00FF46BC" w:rsidP="00FF46BC">
            <w:r>
              <w:t>3.3.2</w:t>
            </w:r>
          </w:p>
        </w:tc>
        <w:tc>
          <w:tcPr>
            <w:tcW w:w="8227" w:type="dxa"/>
          </w:tcPr>
          <w:p w14:paraId="5F69C734" w14:textId="77777777" w:rsidR="00FF46BC" w:rsidRDefault="00FF46BC" w:rsidP="00FF46BC">
            <w:pPr>
              <w:pStyle w:val="Bullet1"/>
            </w:pPr>
            <w:r>
              <w:t>Create ind</w:t>
            </w:r>
            <w:r w:rsidR="00DB25C1">
              <w:t>exes</w:t>
            </w:r>
          </w:p>
        </w:tc>
        <w:tc>
          <w:tcPr>
            <w:tcW w:w="1885" w:type="dxa"/>
          </w:tcPr>
          <w:p w14:paraId="780BF39F" w14:textId="77777777" w:rsidR="00FF46BC" w:rsidRDefault="00DB25C1" w:rsidP="00D526CA">
            <w:pPr>
              <w:pStyle w:val="Reference"/>
            </w:pPr>
            <w:r>
              <w:t>Part 2: 6B</w:t>
            </w:r>
          </w:p>
        </w:tc>
      </w:tr>
      <w:tr w:rsidR="00FF46BC" w14:paraId="5A34DA8E" w14:textId="77777777" w:rsidTr="0018009E">
        <w:tc>
          <w:tcPr>
            <w:tcW w:w="678" w:type="dxa"/>
          </w:tcPr>
          <w:p w14:paraId="51035829" w14:textId="77777777" w:rsidR="00FF46BC" w:rsidRDefault="00FF46BC" w:rsidP="00FF46BC">
            <w:r>
              <w:t>3.3.3</w:t>
            </w:r>
          </w:p>
        </w:tc>
        <w:tc>
          <w:tcPr>
            <w:tcW w:w="8227" w:type="dxa"/>
          </w:tcPr>
          <w:p w14:paraId="085A0C9E" w14:textId="77777777" w:rsidR="00FF46BC" w:rsidRDefault="00FF46BC" w:rsidP="00FF46BC">
            <w:pPr>
              <w:pStyle w:val="Bullet1"/>
            </w:pPr>
            <w:r>
              <w:t>Update ind</w:t>
            </w:r>
            <w:r w:rsidR="00DB25C1">
              <w:t>exes</w:t>
            </w:r>
          </w:p>
        </w:tc>
        <w:tc>
          <w:tcPr>
            <w:tcW w:w="1885" w:type="dxa"/>
          </w:tcPr>
          <w:p w14:paraId="01A2B636" w14:textId="77777777" w:rsidR="00FF46BC" w:rsidRDefault="00DB25C1" w:rsidP="00D526CA">
            <w:pPr>
              <w:pStyle w:val="Reference"/>
            </w:pPr>
            <w:r>
              <w:t>Part 2: 6B</w:t>
            </w:r>
          </w:p>
        </w:tc>
      </w:tr>
      <w:tr w:rsidR="00FF46BC" w14:paraId="608156FA" w14:textId="77777777" w:rsidTr="0018009E">
        <w:tc>
          <w:tcPr>
            <w:tcW w:w="678" w:type="dxa"/>
          </w:tcPr>
          <w:p w14:paraId="38B1687B" w14:textId="77777777" w:rsidR="00FF46BC" w:rsidRDefault="00FF46BC" w:rsidP="00FF46BC">
            <w:pPr>
              <w:pStyle w:val="Objective"/>
            </w:pPr>
            <w:r>
              <w:t>3.4</w:t>
            </w:r>
          </w:p>
        </w:tc>
        <w:tc>
          <w:tcPr>
            <w:tcW w:w="8227" w:type="dxa"/>
          </w:tcPr>
          <w:p w14:paraId="09021566" w14:textId="77777777" w:rsidR="00FF46BC" w:rsidRDefault="00FF46BC" w:rsidP="00FF46BC">
            <w:pPr>
              <w:pStyle w:val="Objective"/>
            </w:pPr>
            <w:r>
              <w:t>Create and manage tables of figures</w:t>
            </w:r>
          </w:p>
        </w:tc>
        <w:tc>
          <w:tcPr>
            <w:tcW w:w="1885" w:type="dxa"/>
          </w:tcPr>
          <w:p w14:paraId="2FFB8DF2" w14:textId="77777777" w:rsidR="00FF46BC" w:rsidRDefault="00FF46BC" w:rsidP="00D526CA">
            <w:pPr>
              <w:pStyle w:val="Reference"/>
            </w:pPr>
          </w:p>
        </w:tc>
      </w:tr>
      <w:tr w:rsidR="00FF46BC" w14:paraId="58564F5F" w14:textId="77777777" w:rsidTr="0018009E">
        <w:tc>
          <w:tcPr>
            <w:tcW w:w="678" w:type="dxa"/>
          </w:tcPr>
          <w:p w14:paraId="5CF29B65" w14:textId="77777777" w:rsidR="00FF46BC" w:rsidRDefault="00FF46BC" w:rsidP="00FF46BC">
            <w:r>
              <w:t>3.4.1</w:t>
            </w:r>
          </w:p>
        </w:tc>
        <w:tc>
          <w:tcPr>
            <w:tcW w:w="8227" w:type="dxa"/>
          </w:tcPr>
          <w:p w14:paraId="62406514" w14:textId="77777777" w:rsidR="00FF46BC" w:rsidRDefault="00FF46BC" w:rsidP="00FF46BC">
            <w:pPr>
              <w:pStyle w:val="Bullet1"/>
            </w:pPr>
            <w:r>
              <w:t>Insert figure and table captions</w:t>
            </w:r>
          </w:p>
        </w:tc>
        <w:tc>
          <w:tcPr>
            <w:tcW w:w="1885" w:type="dxa"/>
          </w:tcPr>
          <w:p w14:paraId="5B72A5FA" w14:textId="77777777" w:rsidR="00FF46BC" w:rsidRDefault="000172FA" w:rsidP="00D526CA">
            <w:pPr>
              <w:pStyle w:val="Reference"/>
            </w:pPr>
            <w:r>
              <w:t>Part 3: 4A</w:t>
            </w:r>
          </w:p>
        </w:tc>
      </w:tr>
      <w:tr w:rsidR="00FF46BC" w14:paraId="11C4F434" w14:textId="77777777" w:rsidTr="0018009E">
        <w:tc>
          <w:tcPr>
            <w:tcW w:w="678" w:type="dxa"/>
          </w:tcPr>
          <w:p w14:paraId="022FCA67" w14:textId="77777777" w:rsidR="00FF46BC" w:rsidRDefault="00FF46BC" w:rsidP="00FF46BC">
            <w:r>
              <w:t>3.4.2</w:t>
            </w:r>
          </w:p>
        </w:tc>
        <w:tc>
          <w:tcPr>
            <w:tcW w:w="8227" w:type="dxa"/>
          </w:tcPr>
          <w:p w14:paraId="7E74918E" w14:textId="77777777" w:rsidR="00FF46BC" w:rsidRDefault="00FF46BC" w:rsidP="00FF46BC">
            <w:pPr>
              <w:pStyle w:val="Bullet1"/>
            </w:pPr>
            <w:r>
              <w:t>Configure caption properties</w:t>
            </w:r>
          </w:p>
        </w:tc>
        <w:tc>
          <w:tcPr>
            <w:tcW w:w="1885" w:type="dxa"/>
          </w:tcPr>
          <w:p w14:paraId="5900E102" w14:textId="77777777" w:rsidR="00FF46BC" w:rsidRDefault="000172FA" w:rsidP="00D526CA">
            <w:pPr>
              <w:pStyle w:val="Reference"/>
            </w:pPr>
            <w:r>
              <w:t>Part 3: 4A</w:t>
            </w:r>
          </w:p>
        </w:tc>
      </w:tr>
      <w:tr w:rsidR="00FF46BC" w14:paraId="6BBC32FE" w14:textId="77777777" w:rsidTr="0018009E">
        <w:tc>
          <w:tcPr>
            <w:tcW w:w="678" w:type="dxa"/>
          </w:tcPr>
          <w:p w14:paraId="4BD926A3" w14:textId="77777777" w:rsidR="00FF46BC" w:rsidRDefault="00FF46BC" w:rsidP="00FF46BC">
            <w:r>
              <w:t>3.4.3</w:t>
            </w:r>
          </w:p>
        </w:tc>
        <w:tc>
          <w:tcPr>
            <w:tcW w:w="8227" w:type="dxa"/>
          </w:tcPr>
          <w:p w14:paraId="64AC1A72" w14:textId="77777777" w:rsidR="00FF46BC" w:rsidRDefault="00FF46BC" w:rsidP="00FF46BC">
            <w:pPr>
              <w:pStyle w:val="Bullet1"/>
            </w:pPr>
            <w:r>
              <w:t>Insert and modify a table of figures</w:t>
            </w:r>
          </w:p>
        </w:tc>
        <w:tc>
          <w:tcPr>
            <w:tcW w:w="1885" w:type="dxa"/>
          </w:tcPr>
          <w:p w14:paraId="397F8272" w14:textId="77777777" w:rsidR="00FF46BC" w:rsidRDefault="000172FA" w:rsidP="00D526CA">
            <w:pPr>
              <w:pStyle w:val="Reference"/>
            </w:pPr>
            <w:r>
              <w:t>Part 2: 6D</w:t>
            </w:r>
          </w:p>
        </w:tc>
      </w:tr>
    </w:tbl>
    <w:p w14:paraId="2DFD2379" w14:textId="77777777" w:rsidR="007E6F4A" w:rsidRDefault="007E6F4A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7E6F4A" w14:paraId="17F5DC05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6346B3B2" w14:textId="77777777" w:rsidR="007E6F4A" w:rsidRPr="00B32BC9" w:rsidRDefault="007E6F4A" w:rsidP="003A6279">
            <w:pPr>
              <w:pStyle w:val="Domain"/>
            </w:pPr>
            <w:r>
              <w:t>4.0</w:t>
            </w:r>
          </w:p>
        </w:tc>
        <w:tc>
          <w:tcPr>
            <w:tcW w:w="8227" w:type="dxa"/>
            <w:shd w:val="clear" w:color="auto" w:fill="009DDC"/>
          </w:tcPr>
          <w:p w14:paraId="2A688C3B" w14:textId="77777777" w:rsidR="007E6F4A" w:rsidRPr="00B32BC9" w:rsidRDefault="00FF46BC" w:rsidP="0069044A">
            <w:pPr>
              <w:pStyle w:val="Domain"/>
            </w:pPr>
            <w:r>
              <w:t>Use Advanced Word Features</w:t>
            </w:r>
          </w:p>
        </w:tc>
        <w:tc>
          <w:tcPr>
            <w:tcW w:w="1885" w:type="dxa"/>
            <w:shd w:val="clear" w:color="auto" w:fill="009DDC"/>
          </w:tcPr>
          <w:p w14:paraId="07D881BD" w14:textId="77777777" w:rsidR="007E6F4A" w:rsidRPr="00B32BC9" w:rsidRDefault="007E6F4A" w:rsidP="00EC6EA9">
            <w:pPr>
              <w:pStyle w:val="CoveredIn"/>
            </w:pPr>
            <w:r w:rsidRPr="00B32BC9">
              <w:t>Covered In</w:t>
            </w:r>
          </w:p>
        </w:tc>
      </w:tr>
      <w:tr w:rsidR="007E6F4A" w14:paraId="66A5E737" w14:textId="77777777" w:rsidTr="0018009E">
        <w:tc>
          <w:tcPr>
            <w:tcW w:w="678" w:type="dxa"/>
          </w:tcPr>
          <w:p w14:paraId="4E0673AC" w14:textId="77777777" w:rsidR="007E6F4A" w:rsidRPr="00B32BC9" w:rsidRDefault="00FF46BC" w:rsidP="003A6279">
            <w:pPr>
              <w:pStyle w:val="Objective"/>
            </w:pPr>
            <w:r>
              <w:t>4</w:t>
            </w:r>
            <w:r w:rsidR="007E6F4A">
              <w:t>.1</w:t>
            </w:r>
          </w:p>
        </w:tc>
        <w:tc>
          <w:tcPr>
            <w:tcW w:w="8227" w:type="dxa"/>
          </w:tcPr>
          <w:p w14:paraId="68906EBD" w14:textId="77777777" w:rsidR="007E6F4A" w:rsidRPr="00B32BC9" w:rsidRDefault="00FF46BC" w:rsidP="00EC6EA9">
            <w:pPr>
              <w:pStyle w:val="Objective"/>
            </w:pPr>
            <w:r>
              <w:t>Manage forms, fields, and controls</w:t>
            </w:r>
          </w:p>
        </w:tc>
        <w:tc>
          <w:tcPr>
            <w:tcW w:w="1885" w:type="dxa"/>
          </w:tcPr>
          <w:p w14:paraId="07F54006" w14:textId="77777777" w:rsidR="007E6F4A" w:rsidRDefault="007E6F4A" w:rsidP="00AE222F">
            <w:pPr>
              <w:pStyle w:val="Reference"/>
            </w:pPr>
          </w:p>
        </w:tc>
      </w:tr>
      <w:tr w:rsidR="007E6F4A" w14:paraId="2105DEA5" w14:textId="77777777" w:rsidTr="0018009E">
        <w:tc>
          <w:tcPr>
            <w:tcW w:w="678" w:type="dxa"/>
          </w:tcPr>
          <w:p w14:paraId="05A41C4D" w14:textId="77777777" w:rsidR="007E6F4A" w:rsidRDefault="00FF46BC" w:rsidP="003A6279">
            <w:r>
              <w:t>4.1.1</w:t>
            </w:r>
          </w:p>
        </w:tc>
        <w:tc>
          <w:tcPr>
            <w:tcW w:w="8227" w:type="dxa"/>
          </w:tcPr>
          <w:p w14:paraId="03DE57FE" w14:textId="77777777" w:rsidR="007E6F4A" w:rsidRDefault="00FF46BC" w:rsidP="00EC6EA9">
            <w:pPr>
              <w:pStyle w:val="Bullet1"/>
            </w:pPr>
            <w:r>
              <w:t>Add custom fields</w:t>
            </w:r>
          </w:p>
        </w:tc>
        <w:tc>
          <w:tcPr>
            <w:tcW w:w="1885" w:type="dxa"/>
          </w:tcPr>
          <w:p w14:paraId="03E27096" w14:textId="77777777" w:rsidR="007E6F4A" w:rsidRDefault="00457852" w:rsidP="00AE222F">
            <w:pPr>
              <w:pStyle w:val="Reference"/>
            </w:pPr>
            <w:r>
              <w:t>Part 3: 6A</w:t>
            </w:r>
          </w:p>
        </w:tc>
      </w:tr>
      <w:tr w:rsidR="007E6F4A" w14:paraId="291AA04E" w14:textId="77777777" w:rsidTr="0018009E">
        <w:tc>
          <w:tcPr>
            <w:tcW w:w="678" w:type="dxa"/>
          </w:tcPr>
          <w:p w14:paraId="793B2399" w14:textId="77777777" w:rsidR="007E6F4A" w:rsidRDefault="00FF46BC" w:rsidP="003A6279">
            <w:r>
              <w:t>4.1.2</w:t>
            </w:r>
          </w:p>
        </w:tc>
        <w:tc>
          <w:tcPr>
            <w:tcW w:w="8227" w:type="dxa"/>
          </w:tcPr>
          <w:p w14:paraId="6CD1A59B" w14:textId="77777777" w:rsidR="007E6F4A" w:rsidRDefault="00FF46BC" w:rsidP="00FF46BC">
            <w:pPr>
              <w:pStyle w:val="Bullet1"/>
            </w:pPr>
            <w:r>
              <w:t>Modify field properties</w:t>
            </w:r>
          </w:p>
        </w:tc>
        <w:tc>
          <w:tcPr>
            <w:tcW w:w="1885" w:type="dxa"/>
          </w:tcPr>
          <w:p w14:paraId="41CB236B" w14:textId="77777777" w:rsidR="007E6F4A" w:rsidRDefault="00457852" w:rsidP="00AE222F">
            <w:pPr>
              <w:pStyle w:val="Reference"/>
            </w:pPr>
            <w:r>
              <w:t>Part 3: 6A, 6B</w:t>
            </w:r>
          </w:p>
        </w:tc>
      </w:tr>
      <w:tr w:rsidR="007E6F4A" w14:paraId="4BF0EEA0" w14:textId="77777777" w:rsidTr="0018009E">
        <w:tc>
          <w:tcPr>
            <w:tcW w:w="678" w:type="dxa"/>
          </w:tcPr>
          <w:p w14:paraId="7D84A168" w14:textId="77777777" w:rsidR="007E6F4A" w:rsidRDefault="00FF46BC" w:rsidP="003A6279">
            <w:r>
              <w:t>4.1.3</w:t>
            </w:r>
          </w:p>
        </w:tc>
        <w:tc>
          <w:tcPr>
            <w:tcW w:w="8227" w:type="dxa"/>
          </w:tcPr>
          <w:p w14:paraId="64310126" w14:textId="77777777" w:rsidR="007E6F4A" w:rsidRDefault="00FF46BC" w:rsidP="00FF46BC">
            <w:pPr>
              <w:pStyle w:val="Bullet1"/>
            </w:pPr>
            <w:r>
              <w:t>Insert standard content controls</w:t>
            </w:r>
          </w:p>
        </w:tc>
        <w:tc>
          <w:tcPr>
            <w:tcW w:w="1885" w:type="dxa"/>
          </w:tcPr>
          <w:p w14:paraId="4705FE13" w14:textId="77777777" w:rsidR="007E6F4A" w:rsidRDefault="00457852" w:rsidP="00AE222F">
            <w:pPr>
              <w:pStyle w:val="Reference"/>
            </w:pPr>
            <w:r>
              <w:t>Part 3: 6A</w:t>
            </w:r>
          </w:p>
        </w:tc>
      </w:tr>
      <w:tr w:rsidR="007E6F4A" w14:paraId="5C1800BE" w14:textId="77777777" w:rsidTr="0018009E">
        <w:tc>
          <w:tcPr>
            <w:tcW w:w="678" w:type="dxa"/>
          </w:tcPr>
          <w:p w14:paraId="74FF5427" w14:textId="77777777" w:rsidR="007E6F4A" w:rsidRDefault="00FF46BC" w:rsidP="003A6279">
            <w:r>
              <w:t>4.1.4</w:t>
            </w:r>
          </w:p>
        </w:tc>
        <w:tc>
          <w:tcPr>
            <w:tcW w:w="8227" w:type="dxa"/>
          </w:tcPr>
          <w:p w14:paraId="024C48D1" w14:textId="77777777" w:rsidR="007E6F4A" w:rsidRDefault="00FF46BC" w:rsidP="00FF46BC">
            <w:pPr>
              <w:pStyle w:val="Bullet1"/>
            </w:pPr>
            <w:r>
              <w:t>Configure standard content controls</w:t>
            </w:r>
          </w:p>
        </w:tc>
        <w:tc>
          <w:tcPr>
            <w:tcW w:w="1885" w:type="dxa"/>
          </w:tcPr>
          <w:p w14:paraId="43923C16" w14:textId="77777777" w:rsidR="007E6F4A" w:rsidRDefault="00457852" w:rsidP="00AE222F">
            <w:pPr>
              <w:pStyle w:val="Reference"/>
            </w:pPr>
            <w:r>
              <w:t>Part 3: 6A, 6B</w:t>
            </w:r>
          </w:p>
        </w:tc>
      </w:tr>
      <w:tr w:rsidR="007E6F4A" w14:paraId="2AD90946" w14:textId="77777777" w:rsidTr="0018009E">
        <w:tc>
          <w:tcPr>
            <w:tcW w:w="678" w:type="dxa"/>
          </w:tcPr>
          <w:p w14:paraId="1FE16752" w14:textId="77777777" w:rsidR="007E6F4A" w:rsidRDefault="00FF46BC" w:rsidP="0018009E">
            <w:pPr>
              <w:pStyle w:val="Objective"/>
            </w:pPr>
            <w:r>
              <w:t>4</w:t>
            </w:r>
            <w:r w:rsidR="007E6F4A">
              <w:t>.2</w:t>
            </w:r>
          </w:p>
        </w:tc>
        <w:tc>
          <w:tcPr>
            <w:tcW w:w="8227" w:type="dxa"/>
          </w:tcPr>
          <w:p w14:paraId="254576A7" w14:textId="77777777" w:rsidR="007E6F4A" w:rsidRDefault="00FF46BC" w:rsidP="0018009E">
            <w:pPr>
              <w:pStyle w:val="Objective"/>
            </w:pPr>
            <w:r>
              <w:t>Create and modify macros</w:t>
            </w:r>
          </w:p>
        </w:tc>
        <w:tc>
          <w:tcPr>
            <w:tcW w:w="1885" w:type="dxa"/>
          </w:tcPr>
          <w:p w14:paraId="74E5B18B" w14:textId="77777777" w:rsidR="007E6F4A" w:rsidRDefault="007E6F4A" w:rsidP="00D526CA">
            <w:pPr>
              <w:pStyle w:val="Reference"/>
            </w:pPr>
          </w:p>
        </w:tc>
      </w:tr>
      <w:tr w:rsidR="007E6F4A" w14:paraId="6281E4D1" w14:textId="77777777" w:rsidTr="0018009E">
        <w:tc>
          <w:tcPr>
            <w:tcW w:w="678" w:type="dxa"/>
          </w:tcPr>
          <w:p w14:paraId="63458BEF" w14:textId="77777777" w:rsidR="007E6F4A" w:rsidRDefault="00FF46BC" w:rsidP="003A6279">
            <w:r>
              <w:t>4.2.1</w:t>
            </w:r>
          </w:p>
        </w:tc>
        <w:tc>
          <w:tcPr>
            <w:tcW w:w="8227" w:type="dxa"/>
          </w:tcPr>
          <w:p w14:paraId="7E1630EE" w14:textId="77777777" w:rsidR="007E6F4A" w:rsidRDefault="00FF46BC" w:rsidP="00D526CA">
            <w:pPr>
              <w:pStyle w:val="Bullet1"/>
            </w:pPr>
            <w:r>
              <w:t>Record simple macros</w:t>
            </w:r>
          </w:p>
        </w:tc>
        <w:tc>
          <w:tcPr>
            <w:tcW w:w="1885" w:type="dxa"/>
          </w:tcPr>
          <w:p w14:paraId="346003E3" w14:textId="77777777" w:rsidR="007E6F4A" w:rsidRDefault="00D841E5" w:rsidP="00D526CA">
            <w:pPr>
              <w:pStyle w:val="Reference"/>
            </w:pPr>
            <w:r>
              <w:t>Part 3: 7B</w:t>
            </w:r>
          </w:p>
        </w:tc>
      </w:tr>
      <w:tr w:rsidR="007E6F4A" w14:paraId="44A6E033" w14:textId="77777777" w:rsidTr="0018009E">
        <w:tc>
          <w:tcPr>
            <w:tcW w:w="678" w:type="dxa"/>
          </w:tcPr>
          <w:p w14:paraId="2C341F76" w14:textId="77777777" w:rsidR="007E6F4A" w:rsidRDefault="00FF46BC" w:rsidP="003A6279">
            <w:r>
              <w:t>4.2.2</w:t>
            </w:r>
          </w:p>
        </w:tc>
        <w:tc>
          <w:tcPr>
            <w:tcW w:w="8227" w:type="dxa"/>
          </w:tcPr>
          <w:p w14:paraId="66A7BD2B" w14:textId="77777777" w:rsidR="007E6F4A" w:rsidRDefault="00FF46BC" w:rsidP="00FF46BC">
            <w:pPr>
              <w:pStyle w:val="Bullet1"/>
            </w:pPr>
            <w:r>
              <w:t>Name simple macros</w:t>
            </w:r>
          </w:p>
        </w:tc>
        <w:tc>
          <w:tcPr>
            <w:tcW w:w="1885" w:type="dxa"/>
          </w:tcPr>
          <w:p w14:paraId="4C110984" w14:textId="77777777" w:rsidR="007E6F4A" w:rsidRDefault="00D841E5" w:rsidP="00D526CA">
            <w:pPr>
              <w:pStyle w:val="Reference"/>
            </w:pPr>
            <w:r>
              <w:t>Part 3: 7B</w:t>
            </w:r>
          </w:p>
        </w:tc>
      </w:tr>
      <w:tr w:rsidR="007E6F4A" w14:paraId="53085EF5" w14:textId="77777777" w:rsidTr="0018009E">
        <w:tc>
          <w:tcPr>
            <w:tcW w:w="678" w:type="dxa"/>
          </w:tcPr>
          <w:p w14:paraId="50F3D6CC" w14:textId="77777777" w:rsidR="007E6F4A" w:rsidRDefault="00FF46BC" w:rsidP="003A6279">
            <w:r>
              <w:t>4.2.3</w:t>
            </w:r>
          </w:p>
        </w:tc>
        <w:tc>
          <w:tcPr>
            <w:tcW w:w="8227" w:type="dxa"/>
          </w:tcPr>
          <w:p w14:paraId="35843AE2" w14:textId="77777777" w:rsidR="007E6F4A" w:rsidRDefault="00FF46BC" w:rsidP="00D526CA">
            <w:pPr>
              <w:pStyle w:val="Bullet1"/>
            </w:pPr>
            <w:r>
              <w:t>Edit simple macros</w:t>
            </w:r>
          </w:p>
        </w:tc>
        <w:tc>
          <w:tcPr>
            <w:tcW w:w="1885" w:type="dxa"/>
          </w:tcPr>
          <w:p w14:paraId="2CD3C3B9" w14:textId="77777777" w:rsidR="007E6F4A" w:rsidRDefault="00D841E5" w:rsidP="00D526CA">
            <w:pPr>
              <w:pStyle w:val="Reference"/>
            </w:pPr>
            <w:r>
              <w:t>Part 3: 7B</w:t>
            </w:r>
          </w:p>
        </w:tc>
      </w:tr>
      <w:tr w:rsidR="00FF46BC" w14:paraId="5F614AE2" w14:textId="77777777" w:rsidTr="0018009E">
        <w:tc>
          <w:tcPr>
            <w:tcW w:w="678" w:type="dxa"/>
          </w:tcPr>
          <w:p w14:paraId="032FB32D" w14:textId="77777777" w:rsidR="00FF46BC" w:rsidRDefault="00FF46BC" w:rsidP="003A6279">
            <w:r>
              <w:t>4.2.4</w:t>
            </w:r>
          </w:p>
        </w:tc>
        <w:tc>
          <w:tcPr>
            <w:tcW w:w="8227" w:type="dxa"/>
          </w:tcPr>
          <w:p w14:paraId="57F9747A" w14:textId="77777777" w:rsidR="00FF46BC" w:rsidRDefault="00FF46BC" w:rsidP="00D526CA">
            <w:pPr>
              <w:pStyle w:val="Bullet1"/>
            </w:pPr>
            <w:r>
              <w:t>Copy macros to other documents or templates</w:t>
            </w:r>
          </w:p>
        </w:tc>
        <w:tc>
          <w:tcPr>
            <w:tcW w:w="1885" w:type="dxa"/>
          </w:tcPr>
          <w:p w14:paraId="17F64FD5" w14:textId="77777777" w:rsidR="00FF46BC" w:rsidRDefault="00D841E5" w:rsidP="00D526CA">
            <w:pPr>
              <w:pStyle w:val="Reference"/>
            </w:pPr>
            <w:r>
              <w:t>Part 2: 4C</w:t>
            </w:r>
          </w:p>
        </w:tc>
      </w:tr>
      <w:tr w:rsidR="00FF46BC" w14:paraId="6F29022C" w14:textId="77777777" w:rsidTr="0018009E">
        <w:tc>
          <w:tcPr>
            <w:tcW w:w="678" w:type="dxa"/>
          </w:tcPr>
          <w:p w14:paraId="3282BC42" w14:textId="77777777" w:rsidR="00FF46BC" w:rsidRDefault="00FF46BC" w:rsidP="00FF46BC">
            <w:pPr>
              <w:pStyle w:val="Objective"/>
            </w:pPr>
            <w:r>
              <w:t>4.3</w:t>
            </w:r>
          </w:p>
        </w:tc>
        <w:tc>
          <w:tcPr>
            <w:tcW w:w="8227" w:type="dxa"/>
          </w:tcPr>
          <w:p w14:paraId="5C7D08FD" w14:textId="77777777" w:rsidR="00FF46BC" w:rsidRDefault="00FF46BC" w:rsidP="00FF46BC">
            <w:pPr>
              <w:pStyle w:val="Objective"/>
            </w:pPr>
            <w:r>
              <w:t>Perform mail merges</w:t>
            </w:r>
          </w:p>
        </w:tc>
        <w:tc>
          <w:tcPr>
            <w:tcW w:w="1885" w:type="dxa"/>
          </w:tcPr>
          <w:p w14:paraId="43CECA05" w14:textId="77777777" w:rsidR="00FF46BC" w:rsidRDefault="00FF46BC" w:rsidP="00D526CA">
            <w:pPr>
              <w:pStyle w:val="Reference"/>
            </w:pPr>
          </w:p>
        </w:tc>
      </w:tr>
      <w:tr w:rsidR="00FF46BC" w14:paraId="15F9F5DA" w14:textId="77777777" w:rsidTr="0018009E">
        <w:tc>
          <w:tcPr>
            <w:tcW w:w="678" w:type="dxa"/>
          </w:tcPr>
          <w:p w14:paraId="13454274" w14:textId="77777777" w:rsidR="00FF46BC" w:rsidRDefault="00FF46BC" w:rsidP="00FF46BC">
            <w:r>
              <w:t>4.3.1</w:t>
            </w:r>
          </w:p>
        </w:tc>
        <w:tc>
          <w:tcPr>
            <w:tcW w:w="8227" w:type="dxa"/>
          </w:tcPr>
          <w:p w14:paraId="63132857" w14:textId="77777777" w:rsidR="00FF46BC" w:rsidRDefault="00FF46BC" w:rsidP="00FF46BC">
            <w:pPr>
              <w:pStyle w:val="Bullet1"/>
            </w:pPr>
            <w:r>
              <w:t>Manage recipient lists</w:t>
            </w:r>
          </w:p>
        </w:tc>
        <w:tc>
          <w:tcPr>
            <w:tcW w:w="1885" w:type="dxa"/>
          </w:tcPr>
          <w:p w14:paraId="70FF8764" w14:textId="77777777" w:rsidR="00FF46BC" w:rsidRDefault="00B25864" w:rsidP="00D526CA">
            <w:pPr>
              <w:pStyle w:val="Reference"/>
            </w:pPr>
            <w:r>
              <w:t>Part 2: 7A</w:t>
            </w:r>
          </w:p>
        </w:tc>
      </w:tr>
      <w:tr w:rsidR="00FF46BC" w14:paraId="0681F1DA" w14:textId="77777777" w:rsidTr="0018009E">
        <w:tc>
          <w:tcPr>
            <w:tcW w:w="678" w:type="dxa"/>
          </w:tcPr>
          <w:p w14:paraId="31595CAD" w14:textId="77777777" w:rsidR="00FF46BC" w:rsidRDefault="00FF46BC" w:rsidP="00FF46BC">
            <w:r>
              <w:t>4.3.2</w:t>
            </w:r>
          </w:p>
        </w:tc>
        <w:tc>
          <w:tcPr>
            <w:tcW w:w="8227" w:type="dxa"/>
          </w:tcPr>
          <w:p w14:paraId="4C452054" w14:textId="77777777" w:rsidR="00FF46BC" w:rsidRDefault="00FF46BC" w:rsidP="00FF46BC">
            <w:pPr>
              <w:pStyle w:val="Bullet1"/>
            </w:pPr>
            <w:r>
              <w:t>Insert merged fields</w:t>
            </w:r>
          </w:p>
        </w:tc>
        <w:tc>
          <w:tcPr>
            <w:tcW w:w="1885" w:type="dxa"/>
          </w:tcPr>
          <w:p w14:paraId="12F61B4C" w14:textId="77777777" w:rsidR="00FF46BC" w:rsidRDefault="00B25864" w:rsidP="00D526CA">
            <w:pPr>
              <w:pStyle w:val="Reference"/>
            </w:pPr>
            <w:r>
              <w:t>Part 2: 7A</w:t>
            </w:r>
          </w:p>
        </w:tc>
      </w:tr>
      <w:tr w:rsidR="00FF46BC" w14:paraId="22581598" w14:textId="77777777" w:rsidTr="0018009E">
        <w:tc>
          <w:tcPr>
            <w:tcW w:w="678" w:type="dxa"/>
          </w:tcPr>
          <w:p w14:paraId="4227F75C" w14:textId="77777777" w:rsidR="00FF46BC" w:rsidRDefault="00FF46BC" w:rsidP="00FF46BC">
            <w:r>
              <w:t>4.3.3</w:t>
            </w:r>
          </w:p>
        </w:tc>
        <w:tc>
          <w:tcPr>
            <w:tcW w:w="8227" w:type="dxa"/>
          </w:tcPr>
          <w:p w14:paraId="124962FC" w14:textId="77777777" w:rsidR="00FF46BC" w:rsidRDefault="00FF46BC" w:rsidP="00FF46BC">
            <w:pPr>
              <w:pStyle w:val="Bullet1"/>
            </w:pPr>
            <w:r>
              <w:t>Preview merge results</w:t>
            </w:r>
          </w:p>
        </w:tc>
        <w:tc>
          <w:tcPr>
            <w:tcW w:w="1885" w:type="dxa"/>
          </w:tcPr>
          <w:p w14:paraId="246719DE" w14:textId="77777777" w:rsidR="00FF46BC" w:rsidRDefault="00B25864" w:rsidP="00D526CA">
            <w:pPr>
              <w:pStyle w:val="Reference"/>
            </w:pPr>
            <w:r>
              <w:t>Part 2: 7A</w:t>
            </w:r>
          </w:p>
        </w:tc>
      </w:tr>
      <w:tr w:rsidR="00FF46BC" w14:paraId="387DF685" w14:textId="77777777" w:rsidTr="0018009E">
        <w:tc>
          <w:tcPr>
            <w:tcW w:w="678" w:type="dxa"/>
          </w:tcPr>
          <w:p w14:paraId="284127AF" w14:textId="77777777" w:rsidR="00FF46BC" w:rsidRDefault="00FF46BC" w:rsidP="00FF46BC">
            <w:r>
              <w:t>4.3.4</w:t>
            </w:r>
          </w:p>
        </w:tc>
        <w:tc>
          <w:tcPr>
            <w:tcW w:w="8227" w:type="dxa"/>
          </w:tcPr>
          <w:p w14:paraId="669C38A4" w14:textId="77777777" w:rsidR="00FF46BC" w:rsidRDefault="00FF46BC" w:rsidP="00FF46BC">
            <w:pPr>
              <w:pStyle w:val="Bullet1"/>
            </w:pPr>
            <w:r>
              <w:t>Create merged documents, labels, and e</w:t>
            </w:r>
            <w:r w:rsidR="00D841E5">
              <w:t>n</w:t>
            </w:r>
            <w:r>
              <w:t>velopes</w:t>
            </w:r>
          </w:p>
        </w:tc>
        <w:tc>
          <w:tcPr>
            <w:tcW w:w="1885" w:type="dxa"/>
          </w:tcPr>
          <w:p w14:paraId="1235E424" w14:textId="77777777" w:rsidR="00FF46BC" w:rsidRDefault="003D430A" w:rsidP="00D526CA">
            <w:pPr>
              <w:pStyle w:val="Reference"/>
            </w:pPr>
            <w:r>
              <w:t>Part 2: 7B</w:t>
            </w:r>
          </w:p>
        </w:tc>
      </w:tr>
    </w:tbl>
    <w:p w14:paraId="5367240E" w14:textId="77777777" w:rsidR="004C5C6B" w:rsidRPr="00EC6EA9" w:rsidRDefault="004C5C6B" w:rsidP="00EC6EA9"/>
    <w:sectPr w:rsidR="004C5C6B" w:rsidRPr="00EC6EA9" w:rsidSect="00F258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27D23"/>
    <w:multiLevelType w:val="hybridMultilevel"/>
    <w:tmpl w:val="CF5C73B4"/>
    <w:lvl w:ilvl="0" w:tplc="D130C12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7E"/>
    <w:rsid w:val="00003B7C"/>
    <w:rsid w:val="000172FA"/>
    <w:rsid w:val="0005596B"/>
    <w:rsid w:val="000A04CA"/>
    <w:rsid w:val="0018009E"/>
    <w:rsid w:val="00202D5D"/>
    <w:rsid w:val="0026237E"/>
    <w:rsid w:val="00285952"/>
    <w:rsid w:val="002D24F7"/>
    <w:rsid w:val="003657C4"/>
    <w:rsid w:val="00382108"/>
    <w:rsid w:val="003A6279"/>
    <w:rsid w:val="003D430A"/>
    <w:rsid w:val="00457852"/>
    <w:rsid w:val="004A5270"/>
    <w:rsid w:val="004C5C6B"/>
    <w:rsid w:val="005103C9"/>
    <w:rsid w:val="005430CA"/>
    <w:rsid w:val="005541E5"/>
    <w:rsid w:val="005952CC"/>
    <w:rsid w:val="00682AE5"/>
    <w:rsid w:val="0069044A"/>
    <w:rsid w:val="006A7830"/>
    <w:rsid w:val="00736260"/>
    <w:rsid w:val="007D6132"/>
    <w:rsid w:val="007E6F4A"/>
    <w:rsid w:val="008378DE"/>
    <w:rsid w:val="008C1744"/>
    <w:rsid w:val="00933FAD"/>
    <w:rsid w:val="00961D65"/>
    <w:rsid w:val="009F1EBA"/>
    <w:rsid w:val="00AA041C"/>
    <w:rsid w:val="00AD4315"/>
    <w:rsid w:val="00AE222F"/>
    <w:rsid w:val="00B14782"/>
    <w:rsid w:val="00B25864"/>
    <w:rsid w:val="00B32BC9"/>
    <w:rsid w:val="00BA6F22"/>
    <w:rsid w:val="00BC3135"/>
    <w:rsid w:val="00BE63AA"/>
    <w:rsid w:val="00C13622"/>
    <w:rsid w:val="00C22A8C"/>
    <w:rsid w:val="00C2429B"/>
    <w:rsid w:val="00C6132F"/>
    <w:rsid w:val="00C80BBD"/>
    <w:rsid w:val="00CB247F"/>
    <w:rsid w:val="00CC14A8"/>
    <w:rsid w:val="00CE1B3B"/>
    <w:rsid w:val="00CF24FD"/>
    <w:rsid w:val="00D3660E"/>
    <w:rsid w:val="00D526CA"/>
    <w:rsid w:val="00D5382F"/>
    <w:rsid w:val="00D5488A"/>
    <w:rsid w:val="00D841E5"/>
    <w:rsid w:val="00DA6F80"/>
    <w:rsid w:val="00DB25C1"/>
    <w:rsid w:val="00DB5363"/>
    <w:rsid w:val="00DC3FF5"/>
    <w:rsid w:val="00DD5D24"/>
    <w:rsid w:val="00DF2D67"/>
    <w:rsid w:val="00E00D93"/>
    <w:rsid w:val="00E65465"/>
    <w:rsid w:val="00EC6EA9"/>
    <w:rsid w:val="00F25822"/>
    <w:rsid w:val="00F26CE4"/>
    <w:rsid w:val="00FA21A6"/>
    <w:rsid w:val="00FF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17558"/>
  <w15:chartTrackingRefBased/>
  <w15:docId w15:val="{D01BDE79-E6EF-4C7D-8473-6ADEB67D5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EC6EA9"/>
    <w:pPr>
      <w:numPr>
        <w:numId w:val="1"/>
      </w:numPr>
      <w:spacing w:after="0" w:line="240" w:lineRule="auto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382108"/>
    <w:pPr>
      <w:spacing w:after="0" w:line="240" w:lineRule="auto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urie%20Perry\AppData\Roaming\Microsoft\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587A5-5F8D-4405-8AB7-7BFFD05F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</Template>
  <TotalTime>62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Nufryk</dc:creator>
  <cp:keywords/>
  <dc:description/>
  <cp:lastModifiedBy>Deepak Bhatewda</cp:lastModifiedBy>
  <cp:revision>35</cp:revision>
  <cp:lastPrinted>2017-06-15T18:50:00Z</cp:lastPrinted>
  <dcterms:created xsi:type="dcterms:W3CDTF">2019-05-13T19:45:00Z</dcterms:created>
  <dcterms:modified xsi:type="dcterms:W3CDTF">2021-08-26T15:12:00Z</dcterms:modified>
</cp:coreProperties>
</file>